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36530C">
        <w:rPr>
          <w:rFonts w:ascii="Times New Roman" w:hAnsi="Times New Roman" w:cs="Times New Roman"/>
          <w:sz w:val="22"/>
          <w:szCs w:val="22"/>
        </w:rPr>
        <w:t>УТВЕРЖДАЮ</w:t>
      </w:r>
    </w:p>
    <w:p w:rsidR="00CE3E62" w:rsidRPr="00546D72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546D72">
        <w:rPr>
          <w:rFonts w:ascii="Times New Roman" w:hAnsi="Times New Roman" w:cs="Times New Roman"/>
          <w:sz w:val="22"/>
          <w:szCs w:val="22"/>
        </w:rPr>
        <w:t>Начальник Межрайонной ИФНС</w:t>
      </w:r>
    </w:p>
    <w:p w:rsidR="001E7662" w:rsidRPr="00546D72" w:rsidRDefault="009229EE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546D72">
        <w:rPr>
          <w:rFonts w:ascii="Times New Roman" w:hAnsi="Times New Roman" w:cs="Times New Roman"/>
          <w:sz w:val="22"/>
          <w:szCs w:val="22"/>
        </w:rPr>
        <w:t>России № 12</w:t>
      </w:r>
      <w:r w:rsidR="001E7662" w:rsidRPr="00546D72">
        <w:rPr>
          <w:rFonts w:ascii="Times New Roman" w:hAnsi="Times New Roman" w:cs="Times New Roman"/>
          <w:sz w:val="22"/>
          <w:szCs w:val="22"/>
        </w:rPr>
        <w:t xml:space="preserve"> по Приморскому краю</w:t>
      </w:r>
    </w:p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36530C">
        <w:rPr>
          <w:rFonts w:ascii="Times New Roman" w:hAnsi="Times New Roman" w:cs="Times New Roman"/>
          <w:sz w:val="22"/>
          <w:szCs w:val="22"/>
          <w:vertAlign w:val="superscript"/>
        </w:rPr>
        <w:t>(должность)</w:t>
      </w:r>
    </w:p>
    <w:p w:rsidR="00CE3E62" w:rsidRPr="003B40AF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0519DB">
        <w:rPr>
          <w:rFonts w:ascii="Times New Roman" w:hAnsi="Times New Roman" w:cs="Times New Roman"/>
          <w:sz w:val="22"/>
          <w:szCs w:val="22"/>
        </w:rPr>
        <w:t>____________</w:t>
      </w:r>
      <w:r w:rsidR="009229EE">
        <w:rPr>
          <w:rFonts w:ascii="Times New Roman" w:hAnsi="Times New Roman" w:cs="Times New Roman"/>
          <w:sz w:val="22"/>
          <w:szCs w:val="22"/>
          <w:u w:val="single"/>
        </w:rPr>
        <w:t xml:space="preserve">В.Л. </w:t>
      </w:r>
      <w:proofErr w:type="spellStart"/>
      <w:r w:rsidR="009229EE">
        <w:rPr>
          <w:rFonts w:ascii="Times New Roman" w:hAnsi="Times New Roman" w:cs="Times New Roman"/>
          <w:sz w:val="22"/>
          <w:szCs w:val="22"/>
          <w:u w:val="single"/>
        </w:rPr>
        <w:t>Вильчинский</w:t>
      </w:r>
      <w:proofErr w:type="spellEnd"/>
    </w:p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36530C">
        <w:rPr>
          <w:rFonts w:ascii="Times New Roman" w:hAnsi="Times New Roman" w:cs="Times New Roman"/>
          <w:sz w:val="22"/>
          <w:szCs w:val="22"/>
          <w:vertAlign w:val="superscript"/>
        </w:rPr>
        <w:t>(подпись) (инициалы, фамилия)</w:t>
      </w:r>
    </w:p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36530C">
        <w:rPr>
          <w:rFonts w:ascii="Times New Roman" w:hAnsi="Times New Roman" w:cs="Times New Roman"/>
          <w:sz w:val="22"/>
          <w:szCs w:val="22"/>
        </w:rPr>
        <w:t>от "__" _</w:t>
      </w:r>
      <w:r w:rsidR="00E47E05">
        <w:rPr>
          <w:rFonts w:ascii="Times New Roman" w:hAnsi="Times New Roman" w:cs="Times New Roman"/>
          <w:sz w:val="22"/>
          <w:szCs w:val="22"/>
          <w:u w:val="single"/>
        </w:rPr>
        <w:t>января</w:t>
      </w:r>
      <w:r w:rsidRPr="0036530C">
        <w:rPr>
          <w:rFonts w:ascii="Times New Roman" w:hAnsi="Times New Roman" w:cs="Times New Roman"/>
          <w:sz w:val="22"/>
          <w:szCs w:val="22"/>
        </w:rPr>
        <w:t>_ 20</w:t>
      </w:r>
      <w:r w:rsidR="00E47E05">
        <w:rPr>
          <w:rFonts w:ascii="Times New Roman" w:hAnsi="Times New Roman" w:cs="Times New Roman"/>
          <w:sz w:val="22"/>
          <w:szCs w:val="22"/>
        </w:rPr>
        <w:t>18</w:t>
      </w:r>
      <w:r w:rsidRPr="0036530C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1E7662" w:rsidRPr="0036530C" w:rsidRDefault="001E7662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8F670E" w:rsidRDefault="00CE3E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70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84443" w:rsidRPr="00964187" w:rsidRDefault="006844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6418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bookmarkEnd w:id="0"/>
    </w:p>
    <w:p w:rsidR="001E7662" w:rsidRPr="0089396D" w:rsidRDefault="001E76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396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B169C" w:rsidRPr="0089396D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</w:p>
    <w:p w:rsidR="00F575F7" w:rsidRPr="0044217C" w:rsidRDefault="009229EE" w:rsidP="00F575F7">
      <w:pPr>
        <w:autoSpaceDE w:val="0"/>
        <w:autoSpaceDN w:val="0"/>
        <w:adjustRightInd w:val="0"/>
        <w:jc w:val="center"/>
      </w:pPr>
      <w:r>
        <w:t>Межрайонной ИФНС России № 12</w:t>
      </w:r>
      <w:r w:rsidR="00F575F7" w:rsidRPr="0044217C">
        <w:t xml:space="preserve"> по Приморскому краю</w:t>
      </w:r>
    </w:p>
    <w:p w:rsidR="00CE3E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F575F7" w:rsidRPr="0036530C" w:rsidRDefault="00F575F7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A04E8F" w:rsidRDefault="00CE3E6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4E8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C31868" w:rsidRDefault="00C31868" w:rsidP="00C31868">
      <w:pPr>
        <w:pStyle w:val="ConsPlusNormal"/>
        <w:jc w:val="both"/>
        <w:rPr>
          <w:rFonts w:ascii="Times New Roman" w:hAnsi="Times New Roman" w:cs="Times New Roman"/>
        </w:rPr>
      </w:pPr>
      <w:r w:rsidRPr="00C3186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3E62" w:rsidRPr="00B2239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964187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06D79" w:rsidRPr="00964187">
        <w:rPr>
          <w:rFonts w:ascii="Times New Roman" w:hAnsi="Times New Roman" w:cs="Times New Roman"/>
          <w:sz w:val="24"/>
          <w:szCs w:val="24"/>
        </w:rPr>
        <w:t>отдела</w:t>
      </w:r>
      <w:r w:rsidR="00306D79" w:rsidRPr="00B2239F">
        <w:rPr>
          <w:rFonts w:ascii="Times New Roman" w:hAnsi="Times New Roman" w:cs="Times New Roman"/>
          <w:sz w:val="24"/>
          <w:szCs w:val="24"/>
        </w:rPr>
        <w:t xml:space="preserve"> </w:t>
      </w:r>
      <w:r w:rsidR="005B169C" w:rsidRPr="00B2239F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B51DF7">
        <w:rPr>
          <w:rFonts w:ascii="Times New Roman" w:hAnsi="Times New Roman" w:cs="Times New Roman"/>
          <w:sz w:val="24"/>
          <w:szCs w:val="24"/>
        </w:rPr>
        <w:t xml:space="preserve"> Межрайонной ИФНС России № 12</w:t>
      </w:r>
      <w:r w:rsidR="00306D79" w:rsidRPr="00B2239F">
        <w:rPr>
          <w:rFonts w:ascii="Times New Roman" w:hAnsi="Times New Roman" w:cs="Times New Roman"/>
          <w:sz w:val="24"/>
          <w:szCs w:val="24"/>
        </w:rPr>
        <w:t xml:space="preserve"> по Приморскому краю</w:t>
      </w:r>
      <w:r w:rsidR="00CE3E62" w:rsidRPr="00B2239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306D79" w:rsidRPr="00B2239F">
        <w:rPr>
          <w:rFonts w:ascii="Times New Roman" w:hAnsi="Times New Roman" w:cs="Times New Roman"/>
          <w:sz w:val="24"/>
          <w:szCs w:val="24"/>
        </w:rPr>
        <w:t>старшей</w:t>
      </w:r>
      <w:r w:rsidR="00CE3E62" w:rsidRPr="00B2239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E0684E">
        <w:rPr>
          <w:rFonts w:ascii="Times New Roman" w:hAnsi="Times New Roman" w:cs="Times New Roman"/>
          <w:sz w:val="24"/>
          <w:szCs w:val="24"/>
        </w:rPr>
        <w:t xml:space="preserve">«обеспечивающие </w:t>
      </w:r>
      <w:r w:rsidR="00306D79" w:rsidRPr="00B2239F">
        <w:rPr>
          <w:rFonts w:ascii="Times New Roman" w:hAnsi="Times New Roman" w:cs="Times New Roman"/>
          <w:sz w:val="24"/>
          <w:szCs w:val="24"/>
        </w:rPr>
        <w:t>специалисты</w:t>
      </w:r>
      <w:r w:rsidR="00E0684E">
        <w:rPr>
          <w:rFonts w:ascii="Times New Roman" w:hAnsi="Times New Roman" w:cs="Times New Roman"/>
          <w:sz w:val="24"/>
          <w:szCs w:val="24"/>
        </w:rPr>
        <w:t>»</w:t>
      </w:r>
      <w:r w:rsidR="00CE3E62" w:rsidRPr="00B2239F">
        <w:rPr>
          <w:rFonts w:ascii="Times New Roman" w:hAnsi="Times New Roman" w:cs="Times New Roman"/>
          <w:sz w:val="24"/>
          <w:szCs w:val="24"/>
        </w:rPr>
        <w:t>.</w:t>
      </w:r>
    </w:p>
    <w:p w:rsidR="00CE3E62" w:rsidRPr="00B2239F" w:rsidRDefault="00CE3E62" w:rsidP="003B08E7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lang w:eastAsia="en-US"/>
        </w:rPr>
      </w:pPr>
      <w:r w:rsidRPr="00B2239F">
        <w:t xml:space="preserve">Регистрационный номер (код) должности </w:t>
      </w:r>
      <w:r w:rsidR="00B2239F" w:rsidRPr="00B2239F">
        <w:rPr>
          <w:rFonts w:eastAsiaTheme="minorHAnsi"/>
          <w:color w:val="000000"/>
          <w:lang w:eastAsia="en-US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="00306D79" w:rsidRPr="00B2239F">
        <w:t>–</w:t>
      </w:r>
      <w:r w:rsidRPr="00B2239F">
        <w:t xml:space="preserve"> </w:t>
      </w:r>
      <w:r w:rsidR="009E7E0D">
        <w:t>11-</w:t>
      </w:r>
      <w:r w:rsidR="00E0684E">
        <w:t>4</w:t>
      </w:r>
      <w:r w:rsidR="009E7E0D">
        <w:t>-</w:t>
      </w:r>
      <w:r w:rsidR="009E7E0D" w:rsidRPr="009E7E0D">
        <w:t>4</w:t>
      </w:r>
      <w:r w:rsidR="002472A4">
        <w:t>-0</w:t>
      </w:r>
      <w:r w:rsidR="00E0684E">
        <w:t>89</w:t>
      </w:r>
      <w:r w:rsidRPr="00B2239F">
        <w:t>.</w:t>
      </w:r>
    </w:p>
    <w:p w:rsidR="00CE3E62" w:rsidRPr="00D65D88" w:rsidRDefault="00D65D88" w:rsidP="00D65D88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E3E62" w:rsidRPr="00B2239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</w:t>
      </w:r>
      <w:r w:rsidR="00CE3E62" w:rsidRPr="00775CB5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775CB5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CE3E62" w:rsidRPr="00B2239F">
        <w:rPr>
          <w:rFonts w:ascii="Times New Roman" w:hAnsi="Times New Roman" w:cs="Times New Roman"/>
          <w:sz w:val="24"/>
          <w:szCs w:val="24"/>
        </w:rPr>
        <w:t xml:space="preserve">: </w:t>
      </w:r>
      <w:r w:rsidR="00775CB5">
        <w:rPr>
          <w:rFonts w:ascii="Times New Roman" w:hAnsi="Times New Roman" w:cs="Times New Roman"/>
          <w:sz w:val="24"/>
          <w:szCs w:val="24"/>
        </w:rPr>
        <w:t>Р</w:t>
      </w:r>
      <w:r w:rsidR="00D214FE" w:rsidRPr="00B2239F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CE3E62" w:rsidRPr="00B2239F">
        <w:rPr>
          <w:rFonts w:ascii="Times New Roman" w:hAnsi="Times New Roman" w:cs="Times New Roman"/>
          <w:sz w:val="24"/>
          <w:szCs w:val="24"/>
        </w:rPr>
        <w:t>.</w:t>
      </w:r>
    </w:p>
    <w:p w:rsidR="00D65D88" w:rsidRDefault="00CE3E62" w:rsidP="00D65D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239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r w:rsidRPr="00775CB5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65D88" w:rsidRPr="00775CB5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2239F">
        <w:rPr>
          <w:rFonts w:ascii="Times New Roman" w:hAnsi="Times New Roman" w:cs="Times New Roman"/>
          <w:sz w:val="24"/>
          <w:szCs w:val="24"/>
        </w:rPr>
        <w:t>:</w:t>
      </w:r>
    </w:p>
    <w:p w:rsidR="00881397" w:rsidRPr="00D65D88" w:rsidRDefault="00CE3E62" w:rsidP="00D65D88">
      <w:pPr>
        <w:pStyle w:val="ConsPlusNormal"/>
        <w:jc w:val="both"/>
        <w:rPr>
          <w:rFonts w:ascii="Times New Roman" w:hAnsi="Times New Roman" w:cs="Times New Roman"/>
        </w:rPr>
      </w:pPr>
      <w:r w:rsidRPr="00B2239F">
        <w:rPr>
          <w:rFonts w:ascii="Times New Roman" w:hAnsi="Times New Roman" w:cs="Times New Roman"/>
          <w:sz w:val="24"/>
          <w:szCs w:val="24"/>
        </w:rPr>
        <w:t xml:space="preserve"> </w:t>
      </w:r>
      <w:r w:rsidR="00881397" w:rsidRPr="003B08E7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="001F7D16" w:rsidRPr="003B08E7">
        <w:rPr>
          <w:rFonts w:ascii="Times New Roman" w:hAnsi="Times New Roman" w:cs="Times New Roman"/>
          <w:sz w:val="24"/>
          <w:szCs w:val="24"/>
        </w:rPr>
        <w:t>. Организация работы с налогоплательщиками.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 w:rsidRPr="00775CB5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65D88" w:rsidRPr="00775CB5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3653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AB7D4E" w:rsidRPr="0036530C">
        <w:rPr>
          <w:rFonts w:ascii="Times New Roman" w:hAnsi="Times New Roman" w:cs="Times New Roman"/>
          <w:sz w:val="24"/>
          <w:szCs w:val="24"/>
        </w:rPr>
        <w:t>приказом началь</w:t>
      </w:r>
      <w:r w:rsidR="009229EE">
        <w:rPr>
          <w:rFonts w:ascii="Times New Roman" w:hAnsi="Times New Roman" w:cs="Times New Roman"/>
          <w:sz w:val="24"/>
          <w:szCs w:val="24"/>
        </w:rPr>
        <w:t>ника Межрайонной ИФНС России № 12</w:t>
      </w:r>
      <w:r w:rsidR="00AB7D4E" w:rsidRPr="0036530C">
        <w:rPr>
          <w:rFonts w:ascii="Times New Roman" w:hAnsi="Times New Roman" w:cs="Times New Roman"/>
          <w:sz w:val="24"/>
          <w:szCs w:val="24"/>
        </w:rPr>
        <w:t xml:space="preserve"> по Приморскому краю (далее - Инспекция)</w:t>
      </w:r>
      <w:r w:rsidRPr="0036530C">
        <w:rPr>
          <w:rFonts w:ascii="Times New Roman" w:hAnsi="Times New Roman" w:cs="Times New Roman"/>
          <w:sz w:val="24"/>
          <w:szCs w:val="24"/>
        </w:rPr>
        <w:t>.</w:t>
      </w:r>
    </w:p>
    <w:p w:rsidR="00CE3E62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5. </w:t>
      </w:r>
      <w:r w:rsidR="00D65D88" w:rsidRPr="00775CB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775CB5">
        <w:rPr>
          <w:rFonts w:ascii="Times New Roman" w:hAnsi="Times New Roman" w:cs="Times New Roman"/>
          <w:sz w:val="24"/>
          <w:szCs w:val="24"/>
        </w:rPr>
        <w:t>непосредственно</w:t>
      </w:r>
      <w:r w:rsidRPr="0036530C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AB7D4E" w:rsidRPr="0036530C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36530C">
        <w:rPr>
          <w:rFonts w:ascii="Times New Roman" w:hAnsi="Times New Roman" w:cs="Times New Roman"/>
          <w:sz w:val="24"/>
          <w:szCs w:val="24"/>
        </w:rPr>
        <w:t>.</w:t>
      </w:r>
    </w:p>
    <w:p w:rsidR="00D65D88" w:rsidRDefault="00D65D88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961BC6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61BC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E3E62" w:rsidRPr="00961BC6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BC6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E3E62" w:rsidRPr="0036530C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Pr="008D682F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65D88" w:rsidRPr="008D682F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D682F">
        <w:rPr>
          <w:rFonts w:ascii="Times New Roman" w:hAnsi="Times New Roman" w:cs="Times New Roman"/>
          <w:sz w:val="24"/>
          <w:szCs w:val="24"/>
        </w:rPr>
        <w:t>устан</w:t>
      </w:r>
      <w:r w:rsidR="00DF4945" w:rsidRPr="008D682F">
        <w:rPr>
          <w:rFonts w:ascii="Times New Roman" w:hAnsi="Times New Roman" w:cs="Times New Roman"/>
          <w:sz w:val="24"/>
          <w:szCs w:val="24"/>
        </w:rPr>
        <w:t>авливаются</w:t>
      </w:r>
      <w:r w:rsidR="00DF4945" w:rsidRPr="0036530C">
        <w:rPr>
          <w:rFonts w:ascii="Times New Roman" w:hAnsi="Times New Roman" w:cs="Times New Roman"/>
          <w:sz w:val="24"/>
          <w:szCs w:val="24"/>
        </w:rPr>
        <w:t xml:space="preserve"> следующие требования: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7823E9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  <w:r w:rsidRPr="0036530C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подготовки: </w:t>
      </w:r>
      <w:r w:rsidR="003A0A5A" w:rsidRPr="0036530C">
        <w:rPr>
          <w:rFonts w:ascii="Times New Roman" w:hAnsi="Times New Roman" w:cs="Times New Roman"/>
          <w:sz w:val="24"/>
          <w:szCs w:val="24"/>
        </w:rPr>
        <w:t xml:space="preserve">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6.2. </w:t>
      </w:r>
      <w:r w:rsidR="00646900" w:rsidRPr="0036530C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="00592D1A">
        <w:rPr>
          <w:rFonts w:ascii="Times New Roman" w:hAnsi="Times New Roman" w:cs="Times New Roman"/>
          <w:sz w:val="24"/>
          <w:szCs w:val="24"/>
        </w:rPr>
        <w:t>.</w:t>
      </w:r>
      <w:r w:rsidRPr="003653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="00646900" w:rsidRPr="0036530C">
        <w:rPr>
          <w:rFonts w:ascii="Times New Roman" w:hAnsi="Times New Roman" w:cs="Times New Roman"/>
          <w:sz w:val="24"/>
          <w:szCs w:val="24"/>
        </w:rPr>
        <w:t>:</w:t>
      </w:r>
    </w:p>
    <w:p w:rsidR="00646900" w:rsidRPr="0036530C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646900" w:rsidRPr="0036530C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3653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646900" w:rsidRPr="0036530C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646900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559DA" w:rsidRPr="0036530C" w:rsidRDefault="009559DA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9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0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B4B5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    - </w:t>
      </w:r>
      <w:hyperlink r:id="rId20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AA7692" w:rsidRPr="0036530C" w:rsidRDefault="008D714E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A7692" w:rsidRPr="0036530C" w:rsidRDefault="008D714E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     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786260" w:rsidRPr="0036530C" w:rsidRDefault="0078626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 xml:space="preserve">- </w:t>
      </w:r>
      <w:hyperlink r:id="rId23" w:history="1">
        <w:r w:rsidRPr="0036530C">
          <w:rPr>
            <w:rFonts w:ascii="Times New Roman" w:hAnsi="Times New Roman" w:cs="Times New Roman"/>
            <w:sz w:val="24"/>
          </w:rPr>
          <w:t>постановление</w:t>
        </w:r>
      </w:hyperlink>
      <w:r w:rsidRPr="0036530C">
        <w:rPr>
          <w:rFonts w:ascii="Times New Roman" w:hAnsi="Times New Roman" w:cs="Times New Roman"/>
          <w:sz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786260" w:rsidRPr="0036530C" w:rsidRDefault="00786260" w:rsidP="003B08E7">
      <w:pPr>
        <w:ind w:firstLine="851"/>
        <w:jc w:val="both"/>
      </w:pPr>
      <w:r w:rsidRPr="0036530C">
        <w:t xml:space="preserve">- </w:t>
      </w:r>
      <w:hyperlink r:id="rId24" w:history="1">
        <w:r w:rsidRPr="0036530C">
          <w:t>постановление</w:t>
        </w:r>
      </w:hyperlink>
      <w:r w:rsidRPr="0036530C"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786260" w:rsidRPr="0036530C" w:rsidRDefault="00D55966" w:rsidP="003B08E7">
      <w:pPr>
        <w:ind w:firstLine="851"/>
        <w:jc w:val="both"/>
      </w:pPr>
      <w:r w:rsidRPr="0036530C">
        <w:t xml:space="preserve">- </w:t>
      </w:r>
      <w:hyperlink r:id="rId25" w:history="1">
        <w:r w:rsidR="00786260" w:rsidRPr="0036530C">
          <w:t>постановление</w:t>
        </w:r>
      </w:hyperlink>
      <w:r w:rsidR="00786260" w:rsidRPr="0036530C"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CE3E62" w:rsidRDefault="00690B5E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B4B52" w:rsidRPr="0036530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CE3E62" w:rsidRPr="003653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59DA" w:rsidRPr="0036530C" w:rsidRDefault="009559DA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="004B4B52" w:rsidRPr="0036530C">
        <w:rPr>
          <w:rFonts w:ascii="Times New Roman" w:hAnsi="Times New Roman" w:cs="Times New Roman"/>
          <w:sz w:val="24"/>
          <w:szCs w:val="24"/>
        </w:rPr>
        <w:t>:</w:t>
      </w:r>
    </w:p>
    <w:p w:rsidR="00AA769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AA769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основы налогообложения;</w:t>
      </w:r>
    </w:p>
    <w:p w:rsidR="00AA769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принципы формирования бюджетной системы Российской Федерации;</w:t>
      </w:r>
    </w:p>
    <w:p w:rsidR="00AA769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</w:t>
      </w:r>
    </w:p>
    <w:p w:rsidR="00E4036E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592D1A">
        <w:rPr>
          <w:rFonts w:ascii="Times New Roman" w:hAnsi="Times New Roman" w:cs="Times New Roman"/>
          <w:sz w:val="24"/>
          <w:szCs w:val="24"/>
        </w:rPr>
        <w:t xml:space="preserve">- </w:t>
      </w:r>
      <w:r w:rsidR="00E4036E" w:rsidRPr="0036530C">
        <w:rPr>
          <w:rFonts w:ascii="Times New Roman" w:hAnsi="Times New Roman" w:cs="Times New Roman"/>
          <w:sz w:val="24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E4036E" w:rsidRPr="0036530C" w:rsidRDefault="00E4036E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E4036E" w:rsidRPr="0036530C" w:rsidRDefault="00E4036E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порядок приема налоговых деклараций (расчетов);</w:t>
      </w:r>
    </w:p>
    <w:p w:rsidR="00E4036E" w:rsidRPr="0036530C" w:rsidRDefault="00E4036E" w:rsidP="003B08E7">
      <w:pPr>
        <w:ind w:firstLine="851"/>
      </w:pPr>
      <w:r w:rsidRPr="0036530C">
        <w:t>- порядок организации взаимодействия с МФЦ;</w:t>
      </w:r>
    </w:p>
    <w:p w:rsidR="00E4036E" w:rsidRPr="0036530C" w:rsidRDefault="00E4036E" w:rsidP="003B08E7">
      <w:pPr>
        <w:pStyle w:val="a5"/>
        <w:spacing w:after="0"/>
        <w:ind w:firstLine="851"/>
        <w:jc w:val="both"/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6.5. Наличие функциональных знаний</w:t>
      </w:r>
      <w:r w:rsidR="00F6320E" w:rsidRPr="0036530C">
        <w:rPr>
          <w:rFonts w:ascii="Times New Roman" w:hAnsi="Times New Roman" w:cs="Times New Roman"/>
          <w:sz w:val="24"/>
          <w:szCs w:val="24"/>
        </w:rPr>
        <w:t>: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принципы предоставления государственных услуг;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требования к предоставлению государственных услуг;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порядок предоставления государственных услуг в электронной форме;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понятие и принципы функционирования, назначение портала государственных услуг;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права заявителей при получении государственных услуг;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обязанности государственных органов, предоставляющих государственные услуги;</w:t>
      </w:r>
    </w:p>
    <w:p w:rsidR="00112835" w:rsidRPr="0036530C" w:rsidRDefault="00112835" w:rsidP="003B08E7">
      <w:pPr>
        <w:pStyle w:val="ConsPlusNormal"/>
        <w:ind w:firstLine="851"/>
        <w:jc w:val="both"/>
      </w:pPr>
      <w:r w:rsidRPr="0036530C">
        <w:rPr>
          <w:rFonts w:ascii="Times New Roman" w:hAnsi="Times New Roman" w:cs="Times New Roman"/>
          <w:sz w:val="24"/>
        </w:rPr>
        <w:t>- стандарт предоставления государственной услуги: требования и порядок разработки;</w:t>
      </w:r>
      <w:r w:rsidRPr="0036530C">
        <w:t xml:space="preserve"> </w:t>
      </w:r>
    </w:p>
    <w:p w:rsidR="00112835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6530C">
        <w:t xml:space="preserve">- </w:t>
      </w:r>
      <w:r w:rsidRPr="0036530C">
        <w:rPr>
          <w:rFonts w:ascii="Times New Roman" w:hAnsi="Times New Roman" w:cs="Times New Roman"/>
          <w:sz w:val="24"/>
        </w:rPr>
        <w:t>основы секретного делопроизводства и порядок работы со служебной информацией и сведениями, сост</w:t>
      </w:r>
      <w:r w:rsidR="008C2D57" w:rsidRPr="0036530C">
        <w:rPr>
          <w:rFonts w:ascii="Times New Roman" w:hAnsi="Times New Roman" w:cs="Times New Roman"/>
          <w:sz w:val="24"/>
        </w:rPr>
        <w:t>авляющими государственную тайну.</w:t>
      </w:r>
    </w:p>
    <w:p w:rsidR="002223CC" w:rsidRPr="0036530C" w:rsidRDefault="002223CC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</w:p>
    <w:p w:rsidR="00CE3E6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6.6. Наличие базовых умений</w:t>
      </w:r>
      <w:r w:rsidR="00646900" w:rsidRPr="0036530C">
        <w:rPr>
          <w:rFonts w:ascii="Times New Roman" w:hAnsi="Times New Roman" w:cs="Times New Roman"/>
          <w:sz w:val="24"/>
          <w:szCs w:val="24"/>
        </w:rPr>
        <w:t>:</w:t>
      </w:r>
    </w:p>
    <w:p w:rsidR="00646900" w:rsidRPr="0036530C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646900" w:rsidRPr="0036530C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46900" w:rsidRPr="0036530C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646900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2223CC" w:rsidRPr="0036530C" w:rsidRDefault="002223CC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5D19F7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D19F7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B1786B" w:rsidRPr="005D19F7" w:rsidRDefault="00E5649C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D19F7">
        <w:rPr>
          <w:rFonts w:ascii="Times New Roman" w:hAnsi="Times New Roman" w:cs="Times New Roman"/>
          <w:sz w:val="24"/>
          <w:szCs w:val="24"/>
        </w:rPr>
        <w:t>-</w:t>
      </w:r>
      <w:r w:rsidR="008C2D57" w:rsidRPr="005D19F7">
        <w:rPr>
          <w:rFonts w:ascii="Times New Roman" w:hAnsi="Times New Roman" w:cs="Times New Roman"/>
          <w:sz w:val="24"/>
          <w:szCs w:val="24"/>
        </w:rPr>
        <w:t xml:space="preserve">проведение сверки расчетов по налогам, сборам, пеням, штрафам, процентам </w:t>
      </w:r>
      <w:r w:rsidRPr="005D19F7">
        <w:rPr>
          <w:rFonts w:ascii="Times New Roman" w:hAnsi="Times New Roman" w:cs="Times New Roman"/>
          <w:sz w:val="24"/>
          <w:szCs w:val="24"/>
        </w:rPr>
        <w:t>совместно с налогоплательщиками;</w:t>
      </w:r>
    </w:p>
    <w:p w:rsidR="00E5649C" w:rsidRPr="005D19F7" w:rsidRDefault="00E5649C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D19F7">
        <w:rPr>
          <w:rFonts w:ascii="Times New Roman" w:hAnsi="Times New Roman" w:cs="Times New Roman"/>
          <w:sz w:val="24"/>
          <w:szCs w:val="24"/>
        </w:rPr>
        <w:t>- консультирование налогоплательщиков по вопросам налогового законодательства;</w:t>
      </w:r>
    </w:p>
    <w:p w:rsidR="00E5649C" w:rsidRPr="005D19F7" w:rsidRDefault="00E5649C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D19F7">
        <w:rPr>
          <w:rFonts w:ascii="Times New Roman" w:hAnsi="Times New Roman" w:cs="Times New Roman"/>
          <w:sz w:val="24"/>
          <w:szCs w:val="24"/>
        </w:rPr>
        <w:t>- подключение к интерактивному сервису ФНС России «Личный кабинет налогоплательщика для физических лиц»;</w:t>
      </w:r>
    </w:p>
    <w:p w:rsidR="00E5649C" w:rsidRPr="005D19F7" w:rsidRDefault="00E5649C" w:rsidP="003B08E7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D19F7">
        <w:rPr>
          <w:rFonts w:ascii="Times New Roman" w:hAnsi="Times New Roman" w:cs="Times New Roman"/>
          <w:sz w:val="24"/>
          <w:szCs w:val="24"/>
        </w:rPr>
        <w:t>-информирование налогоплательщиков об электронных сервисах ФНС России и Портале государственных услуг.</w:t>
      </w:r>
    </w:p>
    <w:p w:rsidR="002223CC" w:rsidRPr="005D19F7" w:rsidRDefault="002223CC" w:rsidP="003B08E7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6.8. Наличие функциональных умений</w:t>
      </w:r>
      <w:r w:rsidR="00F6320E" w:rsidRPr="0036530C">
        <w:rPr>
          <w:rFonts w:ascii="Times New Roman" w:hAnsi="Times New Roman" w:cs="Times New Roman"/>
          <w:sz w:val="24"/>
          <w:szCs w:val="24"/>
        </w:rPr>
        <w:t>:</w:t>
      </w:r>
    </w:p>
    <w:p w:rsidR="008C2D57" w:rsidRPr="0036530C" w:rsidRDefault="008C2D57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прием и согласование документации, заявок, заявлений;</w:t>
      </w:r>
    </w:p>
    <w:p w:rsidR="008C2D57" w:rsidRPr="0036530C" w:rsidRDefault="008C2D57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C2D57" w:rsidRPr="0036530C" w:rsidRDefault="008C2D57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рассмотрение запросов;</w:t>
      </w:r>
    </w:p>
    <w:p w:rsidR="008C2D57" w:rsidRPr="0036530C" w:rsidRDefault="008C2D57" w:rsidP="003B08E7">
      <w:pPr>
        <w:pStyle w:val="ConsPlusNormal"/>
        <w:tabs>
          <w:tab w:val="left" w:pos="564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проведение консультаций;</w:t>
      </w:r>
      <w:r w:rsidRPr="0036530C">
        <w:rPr>
          <w:rFonts w:ascii="Times New Roman" w:hAnsi="Times New Roman" w:cs="Times New Roman"/>
          <w:sz w:val="24"/>
          <w:szCs w:val="24"/>
        </w:rPr>
        <w:tab/>
      </w:r>
    </w:p>
    <w:p w:rsidR="008C2D57" w:rsidRPr="0036530C" w:rsidRDefault="008C2D57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выдача документов по результатам предоставления государственной услуги.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4B6C94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B6C94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7. Основные права и </w:t>
      </w:r>
      <w:r w:rsidRPr="008D682F">
        <w:rPr>
          <w:rFonts w:ascii="Times New Roman" w:hAnsi="Times New Roman" w:cs="Times New Roman"/>
          <w:sz w:val="24"/>
          <w:szCs w:val="24"/>
        </w:rPr>
        <w:t xml:space="preserve">обязанности </w:t>
      </w:r>
      <w:r w:rsidR="00D65D88" w:rsidRPr="008D682F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8D682F">
        <w:rPr>
          <w:rFonts w:ascii="Times New Roman" w:hAnsi="Times New Roman" w:cs="Times New Roman"/>
          <w:sz w:val="24"/>
          <w:szCs w:val="24"/>
        </w:rPr>
        <w:t>, а также</w:t>
      </w:r>
      <w:r w:rsidRPr="0036530C">
        <w:rPr>
          <w:rFonts w:ascii="Times New Roman" w:hAnsi="Times New Roman" w:cs="Times New Roman"/>
          <w:sz w:val="24"/>
          <w:szCs w:val="24"/>
        </w:rPr>
        <w:t xml:space="preserve">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3653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3653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3653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3653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14E92" w:rsidRPr="0036530C" w:rsidRDefault="00214E9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A23E03" w:rsidRDefault="00CE3E62" w:rsidP="00A23E03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A1875" w:rsidRPr="0036530C">
        <w:rPr>
          <w:rFonts w:ascii="Times New Roman" w:hAnsi="Times New Roman" w:cs="Times New Roman"/>
          <w:sz w:val="24"/>
          <w:szCs w:val="24"/>
        </w:rPr>
        <w:t>отдел</w:t>
      </w:r>
      <w:r w:rsidR="0036530C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9229EE">
        <w:rPr>
          <w:rFonts w:ascii="Times New Roman" w:hAnsi="Times New Roman" w:cs="Times New Roman"/>
          <w:sz w:val="24"/>
          <w:szCs w:val="24"/>
        </w:rPr>
        <w:t xml:space="preserve"> Межрайонной ИФНС России № 12</w:t>
      </w:r>
      <w:r w:rsidR="00FA1875" w:rsidRPr="0036530C">
        <w:rPr>
          <w:rFonts w:ascii="Times New Roman" w:hAnsi="Times New Roman" w:cs="Times New Roman"/>
          <w:sz w:val="24"/>
          <w:szCs w:val="24"/>
        </w:rPr>
        <w:t xml:space="preserve"> по Приморскому краю</w:t>
      </w:r>
      <w:r w:rsidRPr="00A23E03">
        <w:rPr>
          <w:rFonts w:ascii="Times New Roman" w:hAnsi="Times New Roman" w:cs="Times New Roman"/>
          <w:sz w:val="24"/>
          <w:szCs w:val="24"/>
        </w:rPr>
        <w:t xml:space="preserve">, </w:t>
      </w:r>
      <w:r w:rsidR="00D65D88" w:rsidRPr="00A23E03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A23E03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753DAB" w:rsidRPr="0036530C" w:rsidRDefault="00753DAB" w:rsidP="00A23E03">
      <w:pPr>
        <w:pStyle w:val="ConsNormal"/>
        <w:widowControl/>
        <w:numPr>
          <w:ilvl w:val="0"/>
          <w:numId w:val="2"/>
        </w:numPr>
        <w:ind w:left="0" w:firstLine="993"/>
        <w:jc w:val="both"/>
        <w:rPr>
          <w:sz w:val="24"/>
        </w:rPr>
      </w:pPr>
      <w:r w:rsidRPr="00A23E03">
        <w:rPr>
          <w:rFonts w:ascii="Times New Roman" w:hAnsi="Times New Roman" w:cs="Times New Roman"/>
          <w:sz w:val="24"/>
          <w:szCs w:val="24"/>
        </w:rPr>
        <w:t xml:space="preserve">реализовывать в пределах своей компетенции права и обязанности </w:t>
      </w:r>
      <w:r w:rsidR="00A23E03" w:rsidRPr="00A23E03">
        <w:rPr>
          <w:rFonts w:ascii="Times New Roman" w:hAnsi="Times New Roman" w:cs="Times New Roman"/>
          <w:sz w:val="24"/>
          <w:szCs w:val="24"/>
        </w:rPr>
        <w:t>налоговых</w:t>
      </w:r>
      <w:r w:rsidR="00A23E03" w:rsidRPr="0036530C">
        <w:rPr>
          <w:rFonts w:ascii="Times New Roman" w:hAnsi="Times New Roman" w:cs="Times New Roman"/>
          <w:sz w:val="24"/>
        </w:rPr>
        <w:t xml:space="preserve"> </w:t>
      </w:r>
      <w:r w:rsidR="00A23E03">
        <w:rPr>
          <w:rFonts w:ascii="Times New Roman" w:hAnsi="Times New Roman" w:cs="Times New Roman"/>
          <w:sz w:val="24"/>
        </w:rPr>
        <w:t>органов</w:t>
      </w:r>
      <w:r w:rsidRPr="0036530C">
        <w:rPr>
          <w:rFonts w:ascii="Times New Roman" w:hAnsi="Times New Roman" w:cs="Times New Roman"/>
          <w:sz w:val="24"/>
        </w:rPr>
        <w:t>;</w:t>
      </w:r>
    </w:p>
    <w:p w:rsidR="00753DAB" w:rsidRPr="0036530C" w:rsidRDefault="00753DAB" w:rsidP="00A23E03">
      <w:pPr>
        <w:pStyle w:val="ConsNormal"/>
        <w:widowControl/>
        <w:numPr>
          <w:ilvl w:val="0"/>
          <w:numId w:val="2"/>
        </w:numPr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своевременно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6530C">
        <w:rPr>
          <w:rFonts w:ascii="Times New Roman" w:hAnsi="Times New Roman" w:cs="Times New Roman"/>
          <w:sz w:val="24"/>
          <w:szCs w:val="24"/>
        </w:rPr>
        <w:t xml:space="preserve"> налогоплательщикам по их запросам справок и иных документов по вопросам, относящимся к компетенции налоговых органов;</w:t>
      </w:r>
    </w:p>
    <w:p w:rsidR="00753DAB" w:rsidRPr="0036530C" w:rsidRDefault="00753DAB" w:rsidP="00A23E03">
      <w:pPr>
        <w:numPr>
          <w:ilvl w:val="0"/>
          <w:numId w:val="2"/>
        </w:numPr>
        <w:ind w:left="0" w:firstLine="993"/>
        <w:jc w:val="both"/>
      </w:pPr>
      <w:r w:rsidRPr="0036530C">
        <w:t>информировать налогоплательщиков о состоянии их расчетов с бюджетной системой РФ;</w:t>
      </w:r>
    </w:p>
    <w:p w:rsidR="00753DAB" w:rsidRPr="0036530C" w:rsidRDefault="00753DAB" w:rsidP="00A23E03">
      <w:pPr>
        <w:pStyle w:val="a5"/>
        <w:numPr>
          <w:ilvl w:val="0"/>
          <w:numId w:val="2"/>
        </w:numPr>
        <w:spacing w:after="0"/>
        <w:ind w:left="0" w:firstLine="993"/>
        <w:jc w:val="both"/>
      </w:pPr>
      <w:r w:rsidRPr="0036530C">
        <w:t xml:space="preserve">своевременно проводить прием и регистрацию представленных </w:t>
      </w:r>
      <w:r w:rsidR="00214E92" w:rsidRPr="0036530C">
        <w:t>налоговых деклараций</w:t>
      </w:r>
      <w:r w:rsidRPr="0036530C">
        <w:t xml:space="preserve"> и иных документов, служащих основанием для исчисления и уплаты налогов;</w:t>
      </w:r>
    </w:p>
    <w:p w:rsidR="00753DAB" w:rsidRPr="0036530C" w:rsidRDefault="00753DAB" w:rsidP="00A23E03">
      <w:pPr>
        <w:pStyle w:val="a5"/>
        <w:numPr>
          <w:ilvl w:val="0"/>
          <w:numId w:val="2"/>
        </w:numPr>
        <w:spacing w:after="0"/>
        <w:ind w:left="0" w:firstLine="993"/>
        <w:jc w:val="both"/>
      </w:pPr>
      <w:r w:rsidRPr="0036530C">
        <w:t>подготавливать ответы по установленным законодательствам срокам исполнения на письменные запросы налогоплательщиков;</w:t>
      </w:r>
    </w:p>
    <w:p w:rsidR="00FC5E9F" w:rsidRDefault="00FC5E9F" w:rsidP="00A23E03">
      <w:pPr>
        <w:pStyle w:val="a5"/>
        <w:numPr>
          <w:ilvl w:val="0"/>
          <w:numId w:val="2"/>
        </w:numPr>
        <w:spacing w:after="0"/>
        <w:ind w:left="0" w:firstLine="993"/>
        <w:jc w:val="both"/>
      </w:pPr>
      <w:r w:rsidRPr="00FC5E9F">
        <w:t xml:space="preserve">формирование квитанций </w:t>
      </w:r>
      <w:r w:rsidR="00214E92" w:rsidRPr="00FC5E9F">
        <w:t>физическим лицам,</w:t>
      </w:r>
      <w:r w:rsidRPr="00FC5E9F">
        <w:t xml:space="preserve"> имеющим задолженность по налогам (налог на имущество, транспортный налог и земельный налог) обратившимся в инспекцию лично; </w:t>
      </w:r>
    </w:p>
    <w:p w:rsidR="00FC5E9F" w:rsidRDefault="00FC5E9F" w:rsidP="00A23E03">
      <w:pPr>
        <w:pStyle w:val="3"/>
        <w:numPr>
          <w:ilvl w:val="0"/>
          <w:numId w:val="2"/>
        </w:numPr>
        <w:spacing w:after="0"/>
        <w:ind w:left="0" w:firstLine="993"/>
        <w:jc w:val="both"/>
        <w:rPr>
          <w:sz w:val="24"/>
          <w:szCs w:val="24"/>
        </w:rPr>
      </w:pPr>
      <w:r w:rsidRPr="00A85948">
        <w:rPr>
          <w:sz w:val="24"/>
          <w:szCs w:val="24"/>
        </w:rPr>
        <w:t xml:space="preserve">информирование налогоплательщиков по телефону и занесение в информационный </w:t>
      </w:r>
      <w:r w:rsidR="00214E92" w:rsidRPr="00A85948">
        <w:rPr>
          <w:sz w:val="24"/>
          <w:szCs w:val="24"/>
        </w:rPr>
        <w:t>ресурс результата</w:t>
      </w:r>
      <w:r w:rsidRPr="00A85948">
        <w:rPr>
          <w:sz w:val="24"/>
          <w:szCs w:val="24"/>
        </w:rPr>
        <w:t xml:space="preserve"> работы;</w:t>
      </w:r>
    </w:p>
    <w:p w:rsidR="00FC5E9F" w:rsidRDefault="00FC5E9F" w:rsidP="00A23E03">
      <w:pPr>
        <w:pStyle w:val="3"/>
        <w:numPr>
          <w:ilvl w:val="0"/>
          <w:numId w:val="2"/>
        </w:numPr>
        <w:spacing w:after="0"/>
        <w:ind w:left="0" w:firstLine="993"/>
        <w:jc w:val="both"/>
        <w:rPr>
          <w:sz w:val="24"/>
          <w:szCs w:val="24"/>
        </w:rPr>
      </w:pPr>
      <w:r w:rsidRPr="00FC5E9F">
        <w:rPr>
          <w:sz w:val="24"/>
          <w:szCs w:val="24"/>
        </w:rPr>
        <w:t xml:space="preserve">прием заявлений от налогоплательщиков на представление актов сверок, справок об исполнении обязанности налогоплательщиком обязанности по уплате налогов, сборов, страховых взносов, пеней и </w:t>
      </w:r>
      <w:r w:rsidR="00214E92" w:rsidRPr="00FC5E9F">
        <w:rPr>
          <w:sz w:val="24"/>
          <w:szCs w:val="24"/>
        </w:rPr>
        <w:t>налоговых санкций,</w:t>
      </w:r>
      <w:r w:rsidRPr="00FC5E9F">
        <w:rPr>
          <w:sz w:val="24"/>
          <w:szCs w:val="24"/>
        </w:rPr>
        <w:t xml:space="preserve"> и справок о состоянии расчетов по налогам, сборам, взносам;</w:t>
      </w:r>
    </w:p>
    <w:p w:rsidR="00FC5E9F" w:rsidRDefault="00FC5E9F" w:rsidP="00A23E03">
      <w:pPr>
        <w:pStyle w:val="3"/>
        <w:numPr>
          <w:ilvl w:val="0"/>
          <w:numId w:val="2"/>
        </w:numPr>
        <w:spacing w:after="0"/>
        <w:ind w:left="0" w:firstLine="993"/>
        <w:jc w:val="both"/>
        <w:rPr>
          <w:sz w:val="24"/>
          <w:szCs w:val="24"/>
        </w:rPr>
      </w:pPr>
      <w:r w:rsidRPr="00FC5E9F">
        <w:rPr>
          <w:sz w:val="24"/>
          <w:szCs w:val="24"/>
        </w:rPr>
        <w:t>прием и регистрация заявлений (сообщений, уведомлений) касающихся перехода (отказа, смены объекта, утраты) на упрощенную систему налогообложения (на систему налогообложения для сельскохозяйственных товаропроизводителей, на упрощенную систему налогообложения на основе патента);</w:t>
      </w:r>
    </w:p>
    <w:p w:rsidR="00FC5E9F" w:rsidRPr="00A85948" w:rsidRDefault="0016653C" w:rsidP="00A23E03">
      <w:pPr>
        <w:pStyle w:val="3"/>
        <w:numPr>
          <w:ilvl w:val="0"/>
          <w:numId w:val="2"/>
        </w:numPr>
        <w:spacing w:after="0"/>
        <w:ind w:left="0" w:firstLine="993"/>
        <w:jc w:val="both"/>
        <w:rPr>
          <w:sz w:val="24"/>
          <w:szCs w:val="24"/>
        </w:rPr>
      </w:pPr>
      <w:r w:rsidRPr="0016653C">
        <w:rPr>
          <w:sz w:val="24"/>
          <w:szCs w:val="24"/>
        </w:rPr>
        <w:t>прием сведений о доходах физических лиц по налогу на доходы физических лиц от н</w:t>
      </w:r>
      <w:r>
        <w:rPr>
          <w:sz w:val="24"/>
          <w:szCs w:val="24"/>
        </w:rPr>
        <w:t>алоговых агентов и их обработка</w:t>
      </w:r>
      <w:r w:rsidR="003B4CF8" w:rsidRPr="003B4CF8">
        <w:rPr>
          <w:sz w:val="24"/>
          <w:szCs w:val="24"/>
        </w:rPr>
        <w:t>;</w:t>
      </w:r>
    </w:p>
    <w:p w:rsidR="00753DAB" w:rsidRPr="0036530C" w:rsidRDefault="00753DAB" w:rsidP="00A23E03">
      <w:pPr>
        <w:pStyle w:val="a5"/>
        <w:numPr>
          <w:ilvl w:val="0"/>
          <w:numId w:val="2"/>
        </w:numPr>
        <w:spacing w:after="0"/>
        <w:ind w:left="0" w:firstLine="993"/>
        <w:jc w:val="both"/>
      </w:pPr>
      <w:r w:rsidRPr="0036530C">
        <w:t>информировать налогоплательщиков для правильного оформления платежных документов и зачисления их на бюджетные счета налоговых платежей;</w:t>
      </w:r>
    </w:p>
    <w:p w:rsidR="00753DAB" w:rsidRPr="0036530C" w:rsidRDefault="00753DAB" w:rsidP="00A23E03">
      <w:pPr>
        <w:pStyle w:val="a5"/>
        <w:numPr>
          <w:ilvl w:val="0"/>
          <w:numId w:val="2"/>
        </w:numPr>
        <w:spacing w:after="0"/>
        <w:ind w:left="0" w:firstLine="993"/>
        <w:jc w:val="both"/>
      </w:pPr>
      <w:r w:rsidRPr="0036530C">
        <w:t>привлекать налогоплательщиков к предоставлению налоговой отчетности по телекоммуникационным каналам связи;</w:t>
      </w:r>
    </w:p>
    <w:p w:rsidR="00753DAB" w:rsidRPr="0036530C" w:rsidRDefault="00753DAB" w:rsidP="00A23E03">
      <w:pPr>
        <w:pStyle w:val="a5"/>
        <w:numPr>
          <w:ilvl w:val="0"/>
          <w:numId w:val="2"/>
        </w:numPr>
        <w:spacing w:after="0"/>
        <w:ind w:left="0" w:firstLine="993"/>
        <w:jc w:val="both"/>
      </w:pPr>
      <w:r w:rsidRPr="0036530C">
        <w:t>популяризовать возможности и порядок работы с интерактивными сервисами ФНС России;</w:t>
      </w:r>
    </w:p>
    <w:p w:rsidR="00753DAB" w:rsidRPr="0036530C" w:rsidRDefault="00753DAB" w:rsidP="00A23E03">
      <w:pPr>
        <w:pStyle w:val="a5"/>
        <w:numPr>
          <w:ilvl w:val="0"/>
          <w:numId w:val="2"/>
        </w:numPr>
        <w:spacing w:after="0"/>
        <w:ind w:left="0" w:firstLine="993"/>
        <w:jc w:val="both"/>
      </w:pPr>
      <w:r w:rsidRPr="0036530C">
        <w:t>взаимодействовать с отделами инспекции с целью привлечения специалистов для участия в информировании налогоплательщиков;</w:t>
      </w:r>
    </w:p>
    <w:p w:rsidR="00753DAB" w:rsidRPr="0036530C" w:rsidRDefault="00753DAB" w:rsidP="00A23E03">
      <w:pPr>
        <w:pStyle w:val="a5"/>
        <w:numPr>
          <w:ilvl w:val="0"/>
          <w:numId w:val="2"/>
        </w:numPr>
        <w:spacing w:after="0"/>
        <w:ind w:left="0" w:firstLine="993"/>
        <w:jc w:val="both"/>
      </w:pPr>
      <w:r w:rsidRPr="0036530C">
        <w:t>взаимодействовать с филиалом ФКУ «Налог-сервис» ФНС России;</w:t>
      </w:r>
    </w:p>
    <w:p w:rsidR="00753DAB" w:rsidRPr="0036530C" w:rsidRDefault="00753DAB" w:rsidP="00A23E03">
      <w:pPr>
        <w:pStyle w:val="a5"/>
        <w:numPr>
          <w:ilvl w:val="0"/>
          <w:numId w:val="2"/>
        </w:numPr>
        <w:spacing w:after="0"/>
        <w:ind w:left="0" w:firstLine="993"/>
        <w:jc w:val="both"/>
      </w:pPr>
      <w:r w:rsidRPr="0036530C">
        <w:t xml:space="preserve">проводить самоконтроль с использованием «Библиотеки шаблонов </w:t>
      </w:r>
      <w:r w:rsidRPr="0036530C">
        <w:rPr>
          <w:lang w:val="en-US"/>
        </w:rPr>
        <w:t>QBE</w:t>
      </w:r>
      <w:r w:rsidRPr="0036530C">
        <w:t>-запросов» в БД «СЭОД» выполненных работ в сфере, соответствующей направлению деятельности отдела;</w:t>
      </w:r>
    </w:p>
    <w:p w:rsidR="00753DAB" w:rsidRDefault="00753DAB" w:rsidP="00A23E03">
      <w:pPr>
        <w:pStyle w:val="a5"/>
        <w:numPr>
          <w:ilvl w:val="0"/>
          <w:numId w:val="2"/>
        </w:numPr>
        <w:spacing w:after="0"/>
        <w:ind w:left="0" w:firstLine="993"/>
        <w:jc w:val="both"/>
      </w:pPr>
      <w:r w:rsidRPr="0036530C">
        <w:t>проводить самоконтроль обеспечения полноты и достоверности данных, содержащихся в информационных ресурсах (по направлению деятельности отдела;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lastRenderedPageBreak/>
        <w:t>при исполнении должностных обязанностей соблюдать права и законные интересы граждан и организаций;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взаимодействовать с другими государственными органами для решения вопросов, входящих в его компетенцию;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не совершать поступки, порочащие честь и достоинство государственного служащего;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поддерживать уровень квалификации, необходимый для надлежащего выполнения данных обязанностей;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проявлять корректность в обращении с гражданами и работниками ФНС России, Управления, Инспекции;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соблюдать правила и нормы охраны труда и техники безопасности;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53DAB" w:rsidRPr="00753DAB" w:rsidRDefault="00753DAB" w:rsidP="00A23E03">
      <w:pPr>
        <w:pStyle w:val="ac"/>
        <w:numPr>
          <w:ilvl w:val="0"/>
          <w:numId w:val="2"/>
        </w:numPr>
        <w:ind w:left="0" w:firstLine="993"/>
        <w:jc w:val="both"/>
      </w:pPr>
      <w:r w:rsidRPr="00753DAB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53DAB" w:rsidRDefault="00753DAB" w:rsidP="00A23E03">
      <w:pPr>
        <w:pStyle w:val="a5"/>
        <w:numPr>
          <w:ilvl w:val="0"/>
          <w:numId w:val="2"/>
        </w:numPr>
        <w:spacing w:after="0"/>
        <w:ind w:left="0" w:firstLine="993"/>
        <w:jc w:val="both"/>
      </w:pPr>
      <w:r w:rsidRPr="0036530C">
        <w:t>иные функции, предусмотренные Налоговым кодексом, законами и иными нормативными правовыми актами, в соответствии с закрепленными направлениями деятельности или конкретными поручениями начальника отдела.</w:t>
      </w:r>
    </w:p>
    <w:p w:rsidR="00214E92" w:rsidRPr="00753DAB" w:rsidRDefault="00214E92" w:rsidP="003B08E7">
      <w:pPr>
        <w:pStyle w:val="a5"/>
        <w:spacing w:after="0"/>
        <w:ind w:left="720" w:firstLine="851"/>
        <w:jc w:val="both"/>
      </w:pPr>
    </w:p>
    <w:p w:rsidR="00CE3E62" w:rsidRPr="008D682F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</w:t>
      </w:r>
      <w:r w:rsidRPr="008D682F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D65D88" w:rsidRPr="008D682F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93778" w:rsidRPr="008D682F">
        <w:rPr>
          <w:rFonts w:ascii="Times New Roman" w:hAnsi="Times New Roman" w:cs="Times New Roman"/>
          <w:sz w:val="24"/>
          <w:szCs w:val="24"/>
        </w:rPr>
        <w:t xml:space="preserve"> </w:t>
      </w:r>
      <w:r w:rsidRPr="008D682F">
        <w:rPr>
          <w:rFonts w:ascii="Times New Roman" w:hAnsi="Times New Roman" w:cs="Times New Roman"/>
          <w:sz w:val="24"/>
          <w:szCs w:val="24"/>
        </w:rPr>
        <w:t>имеет право:</w:t>
      </w:r>
    </w:p>
    <w:p w:rsidR="00753DAB" w:rsidRPr="00753DAB" w:rsidRDefault="00753DAB" w:rsidP="00D4488A">
      <w:pPr>
        <w:pStyle w:val="a5"/>
        <w:spacing w:after="0"/>
        <w:ind w:firstLine="708"/>
        <w:jc w:val="both"/>
      </w:pPr>
      <w:r w:rsidRPr="00753DAB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53DAB" w:rsidRPr="00753DAB" w:rsidRDefault="00753DAB" w:rsidP="00D4488A">
      <w:pPr>
        <w:pStyle w:val="a5"/>
        <w:spacing w:after="0"/>
        <w:ind w:firstLine="708"/>
        <w:jc w:val="both"/>
      </w:pPr>
      <w:r w:rsidRPr="00753DAB"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753DAB" w:rsidRDefault="00753DAB" w:rsidP="00D4488A">
      <w:pPr>
        <w:shd w:val="clear" w:color="auto" w:fill="FFFFFF"/>
        <w:ind w:firstLine="708"/>
        <w:jc w:val="both"/>
      </w:pPr>
      <w:r w:rsidRPr="00753DAB">
        <w:t>вносить начальнику отдела предложения по совершенствованию налогового администрирования;</w:t>
      </w:r>
    </w:p>
    <w:p w:rsidR="00753DAB" w:rsidRPr="00753DAB" w:rsidRDefault="00753DAB" w:rsidP="003B08E7">
      <w:pPr>
        <w:pStyle w:val="a5"/>
        <w:spacing w:after="0"/>
        <w:ind w:firstLine="851"/>
        <w:jc w:val="both"/>
      </w:pPr>
      <w:r w:rsidRPr="00753DAB"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</w:t>
      </w:r>
      <w:r w:rsidR="00214E92" w:rsidRPr="00753DAB">
        <w:t>других документов,</w:t>
      </w:r>
      <w:r w:rsidRPr="00753DAB">
        <w:t xml:space="preserve"> и материалов;</w:t>
      </w:r>
    </w:p>
    <w:p w:rsidR="00753DAB" w:rsidRPr="00753DAB" w:rsidRDefault="00753DAB" w:rsidP="003B08E7">
      <w:pPr>
        <w:pStyle w:val="a5"/>
        <w:spacing w:after="0"/>
        <w:ind w:firstLine="851"/>
        <w:jc w:val="both"/>
      </w:pPr>
      <w:r w:rsidRPr="00753DAB">
        <w:t>на защиту своих персональных данных;</w:t>
      </w:r>
    </w:p>
    <w:p w:rsidR="00753DAB" w:rsidRPr="00753DAB" w:rsidRDefault="00753DAB" w:rsidP="003B08E7">
      <w:pPr>
        <w:pStyle w:val="a5"/>
        <w:spacing w:after="0"/>
        <w:ind w:firstLine="851"/>
        <w:jc w:val="both"/>
      </w:pPr>
      <w:r w:rsidRPr="00753DAB">
        <w:t>на профессиональное развитие в порядке, установленном законодательством Российской Федерации;</w:t>
      </w:r>
    </w:p>
    <w:p w:rsidR="00753DAB" w:rsidRPr="00753DAB" w:rsidRDefault="00753DAB" w:rsidP="003B08E7">
      <w:pPr>
        <w:pStyle w:val="a5"/>
        <w:spacing w:after="0"/>
        <w:ind w:firstLine="851"/>
        <w:jc w:val="both"/>
      </w:pPr>
      <w:r w:rsidRPr="00753DAB">
        <w:t>на удаленный доступ к федеральным информационным ресурсам, сопровождаемым МИ ФНС России по ЦОД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093778" w:rsidRPr="0036530C" w:rsidRDefault="00093778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93778" w:rsidRDefault="00CE3E62" w:rsidP="003B08E7">
      <w:pPr>
        <w:ind w:firstLine="851"/>
        <w:jc w:val="both"/>
      </w:pPr>
      <w:r w:rsidRPr="0036530C">
        <w:t xml:space="preserve">10. </w:t>
      </w:r>
      <w:r w:rsidR="00D65D88">
        <w:t>Старший</w:t>
      </w:r>
      <w:r w:rsidR="00D65D88" w:rsidRPr="00684443">
        <w:t xml:space="preserve"> специалиста 2 разряда</w:t>
      </w:r>
      <w:r w:rsidR="00D65D88" w:rsidRPr="00C31868">
        <w:t xml:space="preserve"> </w:t>
      </w:r>
      <w:r w:rsidRPr="003653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0" w:history="1">
        <w:r w:rsidRPr="0036530C">
          <w:t>Положением</w:t>
        </w:r>
      </w:hyperlink>
      <w:r w:rsidRPr="0036530C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</w:t>
      </w:r>
      <w:r w:rsidRPr="0036530C">
        <w:lastRenderedPageBreak/>
        <w:t xml:space="preserve">2194), </w:t>
      </w:r>
      <w:r w:rsidR="00093778" w:rsidRPr="0036530C">
        <w:t xml:space="preserve">положением о Межрайонной инспекции Федеральной налоговой службы № </w:t>
      </w:r>
      <w:r w:rsidR="00FA2482">
        <w:t>12</w:t>
      </w:r>
      <w:r w:rsidR="00093778" w:rsidRPr="0036530C">
        <w:t xml:space="preserve"> по Приморскому краю, положением об отделе, приказами (распоряжениями) Федеральной налоговой службы, приказами Управления Федеральной налоговой службы по Приморскому краю, приказами Межрайонной инспекции Федеральной налоговой службы № </w:t>
      </w:r>
      <w:r w:rsidR="00FA2482">
        <w:t>12</w:t>
      </w:r>
      <w:r w:rsidR="00093778" w:rsidRPr="0036530C">
        <w:t xml:space="preserve"> по Приморскому краю, поручениями начальника  отдел</w:t>
      </w:r>
      <w:r w:rsidR="00753DAB">
        <w:t>а.</w:t>
      </w:r>
    </w:p>
    <w:p w:rsidR="00753DAB" w:rsidRPr="0036530C" w:rsidRDefault="00753DAB" w:rsidP="003B08E7">
      <w:pPr>
        <w:ind w:firstLine="851"/>
        <w:jc w:val="both"/>
      </w:pPr>
    </w:p>
    <w:p w:rsidR="00753DAB" w:rsidRPr="00753DAB" w:rsidRDefault="00CE3E62" w:rsidP="003B08E7">
      <w:pPr>
        <w:tabs>
          <w:tab w:val="left" w:pos="851"/>
          <w:tab w:val="left" w:pos="993"/>
        </w:tabs>
        <w:ind w:firstLine="851"/>
        <w:jc w:val="both"/>
      </w:pPr>
      <w:r w:rsidRPr="0036530C">
        <w:t xml:space="preserve">11. </w:t>
      </w:r>
      <w:r w:rsidR="00D65D88">
        <w:t>Старший специалист</w:t>
      </w:r>
      <w:r w:rsidR="00D65D88" w:rsidRPr="00684443">
        <w:t xml:space="preserve"> 2 разряда</w:t>
      </w:r>
      <w:r w:rsidR="00D65D88" w:rsidRPr="00C31868">
        <w:t xml:space="preserve"> </w:t>
      </w:r>
      <w:r w:rsidRPr="0036530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53DAB">
        <w:t xml:space="preserve"> </w:t>
      </w:r>
      <w:r w:rsidR="00753DAB" w:rsidRPr="0005650B">
        <w:rPr>
          <w:bCs/>
        </w:rPr>
        <w:t xml:space="preserve">Кроме того, </w:t>
      </w:r>
      <w:r w:rsidR="00753DAB" w:rsidRPr="00753DAB">
        <w:rPr>
          <w:bCs/>
        </w:rPr>
        <w:t>с</w:t>
      </w:r>
      <w:r w:rsidR="00753DAB" w:rsidRPr="00753DAB">
        <w:t xml:space="preserve">тарший </w:t>
      </w:r>
      <w:r w:rsidR="00D4488A">
        <w:t>специалист</w:t>
      </w:r>
      <w:r w:rsidR="00D4488A" w:rsidRPr="00684443">
        <w:t xml:space="preserve"> 2 разряда</w:t>
      </w:r>
      <w:r w:rsidR="00753DAB" w:rsidRPr="00753DAB">
        <w:t xml:space="preserve"> </w:t>
      </w:r>
      <w:r w:rsidR="00753DAB" w:rsidRPr="00753DAB">
        <w:rPr>
          <w:bCs/>
        </w:rPr>
        <w:t>несет ответственность</w:t>
      </w:r>
      <w:r w:rsidR="00753DAB" w:rsidRPr="00753DAB">
        <w:t>:</w:t>
      </w:r>
    </w:p>
    <w:p w:rsidR="00753DAB" w:rsidRPr="00753DAB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753DAB" w:rsidRPr="00753DAB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53DAB" w:rsidRPr="00753DAB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имущественный ущерб, причиненный по его вине;</w:t>
      </w:r>
    </w:p>
    <w:p w:rsidR="00753DAB" w:rsidRPr="00753DAB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53DAB" w:rsidRPr="00753DAB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действие или бездействие, приведшее к нарушению прав и законных интересов граждан;</w:t>
      </w:r>
    </w:p>
    <w:p w:rsidR="00753DAB" w:rsidRPr="00753DAB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несоблюдение ограничений, связанных с прохождением государственной гражданской службы;</w:t>
      </w:r>
    </w:p>
    <w:p w:rsidR="00753DAB" w:rsidRPr="00753DAB" w:rsidRDefault="00753DAB" w:rsidP="003B08E7">
      <w:pPr>
        <w:tabs>
          <w:tab w:val="left" w:pos="851"/>
        </w:tabs>
        <w:ind w:firstLine="851"/>
        <w:jc w:val="both"/>
      </w:pPr>
      <w:r w:rsidRPr="00753DAB">
        <w:t xml:space="preserve">за нарушение Кодекса этики и служебного поведения </w:t>
      </w:r>
      <w:r w:rsidR="00EC6161" w:rsidRPr="00753DAB">
        <w:t>государственных гражданских</w:t>
      </w:r>
      <w:r w:rsidRPr="00753DAB">
        <w:t xml:space="preserve"> служащих Федеральной налоговой службы;</w:t>
      </w:r>
    </w:p>
    <w:p w:rsidR="00CE3E62" w:rsidRPr="0036530C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EC6161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C616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EE2C46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EE2C46" w:rsidRPr="00EE2C46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2 разряда </w:t>
      </w:r>
      <w:r w:rsidRPr="00EE2C46">
        <w:rPr>
          <w:rFonts w:ascii="Times New Roman" w:hAnsi="Times New Roman" w:cs="Times New Roman"/>
          <w:b/>
          <w:sz w:val="24"/>
          <w:szCs w:val="24"/>
        </w:rPr>
        <w:t>вправе</w:t>
      </w:r>
      <w:r w:rsidRPr="00EC6161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 управленческие</w:t>
      </w:r>
      <w:r w:rsidR="00753DAB" w:rsidRPr="00EC61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16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741371" w:rsidRPr="0036530C" w:rsidRDefault="00741371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93778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12. При исполнении служебных </w:t>
      </w:r>
      <w:r w:rsidRPr="007B6223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D65D88" w:rsidRPr="007B6223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7B6223">
        <w:rPr>
          <w:rFonts w:ascii="Times New Roman" w:hAnsi="Times New Roman" w:cs="Times New Roman"/>
          <w:sz w:val="24"/>
          <w:szCs w:val="24"/>
        </w:rPr>
        <w:t>вправе</w:t>
      </w:r>
      <w:r w:rsidRPr="0036530C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 </w:t>
      </w:r>
    </w:p>
    <w:p w:rsidR="00093778" w:rsidRPr="0036530C" w:rsidRDefault="00093778" w:rsidP="003B08E7">
      <w:pPr>
        <w:autoSpaceDE w:val="0"/>
        <w:autoSpaceDN w:val="0"/>
        <w:adjustRightInd w:val="0"/>
        <w:ind w:firstLine="851"/>
        <w:jc w:val="both"/>
      </w:pPr>
      <w:r w:rsidRPr="0036530C">
        <w:t>1) реализации функций налогового администрирования;</w:t>
      </w:r>
    </w:p>
    <w:p w:rsidR="00093778" w:rsidRPr="0036530C" w:rsidRDefault="00093778" w:rsidP="003B08E7">
      <w:pPr>
        <w:autoSpaceDE w:val="0"/>
        <w:autoSpaceDN w:val="0"/>
        <w:adjustRightInd w:val="0"/>
        <w:ind w:firstLine="851"/>
        <w:jc w:val="both"/>
      </w:pPr>
      <w:r w:rsidRPr="0036530C">
        <w:t xml:space="preserve">2) реализации законодательства Российской </w:t>
      </w:r>
      <w:r w:rsidR="00E96FFB" w:rsidRPr="0036530C">
        <w:t>Федерации, Положения</w:t>
      </w:r>
      <w:r w:rsidRPr="0036530C">
        <w:t xml:space="preserve"> о ФНС России, поручений Управления, положения об инспекции, положения об отделе; </w:t>
      </w:r>
    </w:p>
    <w:p w:rsidR="00093778" w:rsidRPr="0036530C" w:rsidRDefault="00093778" w:rsidP="003B08E7">
      <w:pPr>
        <w:autoSpaceDE w:val="0"/>
        <w:autoSpaceDN w:val="0"/>
        <w:adjustRightInd w:val="0"/>
        <w:ind w:firstLine="851"/>
        <w:jc w:val="both"/>
      </w:pPr>
      <w:r w:rsidRPr="0036530C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093778" w:rsidRPr="0036530C" w:rsidRDefault="00093778" w:rsidP="003B08E7">
      <w:pPr>
        <w:autoSpaceDE w:val="0"/>
        <w:autoSpaceDN w:val="0"/>
        <w:adjustRightInd w:val="0"/>
        <w:ind w:firstLine="851"/>
        <w:jc w:val="both"/>
      </w:pPr>
      <w:r w:rsidRPr="0036530C">
        <w:t>4)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93778" w:rsidRPr="0036530C" w:rsidRDefault="00093778" w:rsidP="003B08E7">
      <w:pPr>
        <w:tabs>
          <w:tab w:val="num" w:pos="1080"/>
        </w:tabs>
        <w:ind w:firstLine="851"/>
        <w:jc w:val="both"/>
      </w:pPr>
      <w:r w:rsidRPr="0036530C">
        <w:t>5) возникающим при рассмотрении инспекцией заявлений, предложений, жалоб граждан и юридических лиц;</w:t>
      </w:r>
    </w:p>
    <w:p w:rsidR="00093778" w:rsidRPr="0036530C" w:rsidRDefault="00093778" w:rsidP="003B08E7">
      <w:pPr>
        <w:tabs>
          <w:tab w:val="num" w:pos="1080"/>
        </w:tabs>
        <w:ind w:firstLine="851"/>
        <w:jc w:val="both"/>
      </w:pPr>
      <w:r w:rsidRPr="0036530C">
        <w:t>6)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3778" w:rsidRPr="0036530C" w:rsidRDefault="00093778" w:rsidP="003B08E7">
      <w:pPr>
        <w:pStyle w:val="a5"/>
        <w:tabs>
          <w:tab w:val="num" w:pos="1080"/>
        </w:tabs>
        <w:ind w:firstLine="851"/>
        <w:jc w:val="both"/>
      </w:pPr>
      <w:r w:rsidRPr="0036530C">
        <w:t xml:space="preserve">7) иным вопросам, предусмотренным положением об инспекции, иными нормативными актами. </w:t>
      </w:r>
    </w:p>
    <w:p w:rsidR="00FC4B14" w:rsidRPr="0036530C" w:rsidRDefault="00CE3E62" w:rsidP="003B08E7">
      <w:pPr>
        <w:shd w:val="clear" w:color="auto" w:fill="FFFFFF"/>
        <w:ind w:firstLine="851"/>
        <w:jc w:val="both"/>
      </w:pPr>
      <w:r w:rsidRPr="0036530C">
        <w:t xml:space="preserve">13. При исполнении служебных обязанностей </w:t>
      </w:r>
      <w:r w:rsidR="005514B4" w:rsidRPr="007B6223">
        <w:t>старший специалист 2 разряда</w:t>
      </w:r>
      <w:r w:rsidRPr="0036530C">
        <w:t xml:space="preserve"> обязан самостоятельно принимать решения по вопросам:</w:t>
      </w:r>
    </w:p>
    <w:p w:rsidR="00FC4B14" w:rsidRPr="0036530C" w:rsidRDefault="00FC4B14" w:rsidP="003B08E7">
      <w:pPr>
        <w:shd w:val="clear" w:color="auto" w:fill="FFFFFF"/>
        <w:ind w:firstLine="851"/>
        <w:jc w:val="both"/>
      </w:pPr>
      <w:r w:rsidRPr="0036530C">
        <w:t>1) реализации функций налогового администрирования;</w:t>
      </w:r>
    </w:p>
    <w:p w:rsidR="00FC4B14" w:rsidRPr="0036530C" w:rsidRDefault="00FC4B14" w:rsidP="003B08E7">
      <w:pPr>
        <w:ind w:firstLine="851"/>
        <w:jc w:val="both"/>
      </w:pPr>
      <w:r w:rsidRPr="0036530C">
        <w:lastRenderedPageBreak/>
        <w:t xml:space="preserve">2)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FC4B14" w:rsidRPr="0036530C" w:rsidRDefault="00FC4B14" w:rsidP="003B08E7">
      <w:pPr>
        <w:ind w:firstLine="851"/>
        <w:jc w:val="both"/>
      </w:pPr>
      <w:r w:rsidRPr="0036530C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FC4B14" w:rsidRPr="0036530C" w:rsidRDefault="00FC4B14" w:rsidP="003B08E7">
      <w:pPr>
        <w:ind w:firstLine="851"/>
        <w:jc w:val="both"/>
      </w:pPr>
      <w:r w:rsidRPr="0036530C">
        <w:t>4)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FC4B14" w:rsidRPr="0036530C" w:rsidRDefault="00FC4B14" w:rsidP="003B08E7">
      <w:pPr>
        <w:pStyle w:val="a5"/>
        <w:spacing w:after="0"/>
        <w:ind w:firstLine="851"/>
        <w:jc w:val="both"/>
      </w:pPr>
      <w:r w:rsidRPr="0036530C">
        <w:t xml:space="preserve">5) иным вопросам, предусмотренным положением об инспекции, иными нормативными актами, </w:t>
      </w:r>
      <w:r w:rsidR="009F5F4A" w:rsidRPr="0036530C">
        <w:t>административным регламентом</w:t>
      </w:r>
      <w:r w:rsidRPr="0036530C">
        <w:t xml:space="preserve"> ФНС России.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53DAB" w:rsidRPr="009F5F4A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5F4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Pr="005514B4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5514B4" w:rsidRPr="005514B4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2 разряда </w:t>
      </w:r>
      <w:r w:rsidRPr="005514B4">
        <w:rPr>
          <w:rFonts w:ascii="Times New Roman" w:hAnsi="Times New Roman" w:cs="Times New Roman"/>
          <w:b/>
          <w:sz w:val="24"/>
          <w:szCs w:val="24"/>
        </w:rPr>
        <w:t>вправе</w:t>
      </w:r>
      <w:r w:rsidRPr="009F5F4A">
        <w:rPr>
          <w:rFonts w:ascii="Times New Roman" w:hAnsi="Times New Roman" w:cs="Times New Roman"/>
          <w:b/>
          <w:sz w:val="24"/>
          <w:szCs w:val="24"/>
        </w:rPr>
        <w:t xml:space="preserve"> или обязан участвовать при подготовке проектов</w:t>
      </w:r>
      <w:r w:rsidR="00753DAB" w:rsidRPr="009F5F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5F4A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</w:p>
    <w:p w:rsidR="00CE3E62" w:rsidRPr="009F5F4A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5F4A">
        <w:rPr>
          <w:rFonts w:ascii="Times New Roman" w:hAnsi="Times New Roman" w:cs="Times New Roman"/>
          <w:b/>
          <w:sz w:val="24"/>
          <w:szCs w:val="24"/>
        </w:rPr>
        <w:t xml:space="preserve"> и (или) проектов</w:t>
      </w:r>
      <w:r w:rsidR="00753DAB" w:rsidRPr="009F5F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5F4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C4B14" w:rsidRPr="0036530C" w:rsidRDefault="00CE3E62" w:rsidP="003B08E7">
      <w:pPr>
        <w:ind w:firstLine="851"/>
        <w:jc w:val="both"/>
      </w:pPr>
      <w:r w:rsidRPr="0036530C">
        <w:t xml:space="preserve">14. </w:t>
      </w:r>
      <w:r w:rsidR="00D65D88">
        <w:t>Старший специалист</w:t>
      </w:r>
      <w:r w:rsidR="00D65D88" w:rsidRPr="00684443">
        <w:t xml:space="preserve"> 2 разряда</w:t>
      </w:r>
      <w:r w:rsidR="00D65D88" w:rsidRPr="00C31868">
        <w:t xml:space="preserve"> </w:t>
      </w:r>
      <w:r w:rsidRPr="0036530C">
        <w:t xml:space="preserve">в соответствии со своей компетенцией вправе участвовать в подготовке (обсуждении) следующих проектов: </w:t>
      </w:r>
    </w:p>
    <w:p w:rsidR="00FC4B14" w:rsidRPr="0036530C" w:rsidRDefault="00FC4B14" w:rsidP="003B08E7">
      <w:pPr>
        <w:ind w:firstLine="851"/>
        <w:jc w:val="both"/>
      </w:pPr>
      <w:r w:rsidRPr="0036530C">
        <w:t>1) применения законодательства Российской Федерации о налогах и сборах;</w:t>
      </w:r>
    </w:p>
    <w:p w:rsidR="00FC4B14" w:rsidRPr="0036530C" w:rsidRDefault="00FC4B14" w:rsidP="003B08E7">
      <w:pPr>
        <w:ind w:firstLine="851"/>
        <w:jc w:val="both"/>
      </w:pPr>
      <w:r w:rsidRPr="0036530C">
        <w:t>2)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FC4B14" w:rsidRPr="0036530C" w:rsidRDefault="00FC4B14" w:rsidP="003B08E7">
      <w:pPr>
        <w:autoSpaceDE w:val="0"/>
        <w:autoSpaceDN w:val="0"/>
        <w:adjustRightInd w:val="0"/>
        <w:ind w:firstLine="851"/>
        <w:jc w:val="both"/>
      </w:pPr>
      <w:r w:rsidRPr="0036530C">
        <w:t xml:space="preserve">3) иных актов. </w:t>
      </w:r>
    </w:p>
    <w:p w:rsidR="00FC4B14" w:rsidRPr="0036530C" w:rsidRDefault="00FC4B14" w:rsidP="003B08E7">
      <w:pPr>
        <w:autoSpaceDE w:val="0"/>
        <w:autoSpaceDN w:val="0"/>
        <w:adjustRightInd w:val="0"/>
        <w:ind w:firstLine="851"/>
        <w:jc w:val="both"/>
      </w:pPr>
    </w:p>
    <w:p w:rsidR="00FC4B14" w:rsidRPr="0036530C" w:rsidRDefault="00CE3E62" w:rsidP="003B08E7">
      <w:pPr>
        <w:autoSpaceDE w:val="0"/>
        <w:autoSpaceDN w:val="0"/>
        <w:adjustRightInd w:val="0"/>
        <w:ind w:firstLine="851"/>
        <w:jc w:val="both"/>
      </w:pPr>
      <w:r w:rsidRPr="0036530C">
        <w:t xml:space="preserve">15. </w:t>
      </w:r>
      <w:r w:rsidR="00D65D88">
        <w:t>Старший специалист</w:t>
      </w:r>
      <w:r w:rsidR="00D65D88" w:rsidRPr="00684443">
        <w:t xml:space="preserve"> 2 разряда</w:t>
      </w:r>
      <w:r w:rsidR="00D65D88" w:rsidRPr="00C31868">
        <w:t xml:space="preserve"> </w:t>
      </w:r>
      <w:r w:rsidRPr="0036530C">
        <w:t xml:space="preserve">в соответствии со своей компетенцией обязан участвовать в подготовке (обсуждении) следующих проектов: </w:t>
      </w:r>
    </w:p>
    <w:p w:rsidR="00FC4B14" w:rsidRPr="0036530C" w:rsidRDefault="00FC4B14" w:rsidP="003B08E7">
      <w:pPr>
        <w:autoSpaceDE w:val="0"/>
        <w:autoSpaceDN w:val="0"/>
        <w:adjustRightInd w:val="0"/>
        <w:ind w:firstLine="851"/>
        <w:jc w:val="both"/>
      </w:pPr>
      <w:r w:rsidRPr="0036530C">
        <w:t>1) графика отпусков работников отдела;</w:t>
      </w:r>
    </w:p>
    <w:p w:rsidR="00FC4B14" w:rsidRPr="0036530C" w:rsidRDefault="00FC4B14" w:rsidP="003B08E7">
      <w:pPr>
        <w:autoSpaceDE w:val="0"/>
        <w:autoSpaceDN w:val="0"/>
        <w:adjustRightInd w:val="0"/>
        <w:ind w:firstLine="851"/>
        <w:jc w:val="both"/>
      </w:pPr>
      <w:r w:rsidRPr="0036530C">
        <w:t>2) иных актов по поручению начальника или заместителя начальника инспекции, начальника отдела.</w:t>
      </w:r>
    </w:p>
    <w:p w:rsidR="00CE3E62" w:rsidRPr="00BE70E3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E70E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E3E62" w:rsidRPr="00BE70E3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0E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E3E62" w:rsidRPr="00BE70E3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0E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</w:t>
      </w:r>
      <w:r w:rsidRPr="005514B4">
        <w:rPr>
          <w:rFonts w:ascii="Times New Roman" w:hAnsi="Times New Roman" w:cs="Times New Roman"/>
          <w:sz w:val="24"/>
          <w:szCs w:val="24"/>
        </w:rPr>
        <w:t xml:space="preserve">обязанностями </w:t>
      </w:r>
      <w:r w:rsidR="00D65D88" w:rsidRPr="005514B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682F" w:rsidRPr="005514B4">
        <w:rPr>
          <w:rFonts w:ascii="Times New Roman" w:hAnsi="Times New Roman" w:cs="Times New Roman"/>
          <w:sz w:val="24"/>
          <w:szCs w:val="24"/>
        </w:rPr>
        <w:t>специалист 2</w:t>
      </w:r>
      <w:r w:rsidR="00D65D88" w:rsidRPr="005514B4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36530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BE70E3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E70E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17. </w:t>
      </w:r>
      <w:r w:rsidRPr="005514B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65D88" w:rsidRPr="005514B4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5514B4">
        <w:rPr>
          <w:rFonts w:ascii="Times New Roman" w:hAnsi="Times New Roman" w:cs="Times New Roman"/>
          <w:sz w:val="24"/>
          <w:szCs w:val="24"/>
        </w:rPr>
        <w:t>с федеральными</w:t>
      </w:r>
      <w:r w:rsidRPr="0036530C">
        <w:rPr>
          <w:rFonts w:ascii="Times New Roman" w:hAnsi="Times New Roman" w:cs="Times New Roman"/>
          <w:sz w:val="24"/>
          <w:szCs w:val="24"/>
        </w:rPr>
        <w:t xml:space="preserve">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3653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2" w:history="1">
        <w:r w:rsidRPr="003653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2296C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2296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E3E62" w:rsidRPr="0032296C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96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E3E62" w:rsidRPr="0032296C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96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A176A" w:rsidRPr="0036530C" w:rsidRDefault="00CE3E62" w:rsidP="003B08E7">
      <w:pPr>
        <w:ind w:firstLine="851"/>
        <w:jc w:val="both"/>
      </w:pPr>
      <w:r w:rsidRPr="0036530C">
        <w:t xml:space="preserve">18. </w:t>
      </w:r>
      <w:r w:rsidR="00AA176A" w:rsidRPr="0036530C">
        <w:t>В соответствии с замещаемой государственной гражданской должностью и в предел</w:t>
      </w:r>
      <w:r w:rsidR="00690B5E">
        <w:t xml:space="preserve">ах функциональной компетенции, </w:t>
      </w:r>
      <w:r w:rsidR="00D65D88">
        <w:t>старший специалист</w:t>
      </w:r>
      <w:r w:rsidR="00D65D88" w:rsidRPr="00684443">
        <w:t xml:space="preserve"> 2 разряда</w:t>
      </w:r>
      <w:r w:rsidR="00D65D88" w:rsidRPr="00C31868">
        <w:t xml:space="preserve"> </w:t>
      </w:r>
      <w:r w:rsidR="00AA176A" w:rsidRPr="0036530C">
        <w:t xml:space="preserve">выполняет </w:t>
      </w:r>
      <w:r w:rsidR="00AA176A" w:rsidRPr="0036530C">
        <w:lastRenderedPageBreak/>
        <w:t xml:space="preserve">организационное обеспечение оказания следующих видов государственных услуг, осуществляемых инспекцией: </w:t>
      </w:r>
    </w:p>
    <w:p w:rsidR="00AA176A" w:rsidRPr="0036530C" w:rsidRDefault="00AA176A" w:rsidP="003B08E7">
      <w:pPr>
        <w:tabs>
          <w:tab w:val="num" w:pos="1080"/>
        </w:tabs>
        <w:ind w:firstLine="851"/>
        <w:jc w:val="both"/>
        <w:rPr>
          <w:bCs/>
        </w:rPr>
      </w:pPr>
      <w:r w:rsidRPr="0036530C">
        <w:rPr>
          <w:bCs/>
        </w:rPr>
        <w:t xml:space="preserve">1) информирование </w:t>
      </w:r>
      <w:r w:rsidR="00AB2D50" w:rsidRPr="0036530C">
        <w:rPr>
          <w:bCs/>
        </w:rPr>
        <w:t>налогоплательщиков по</w:t>
      </w:r>
      <w:r w:rsidRPr="0036530C">
        <w:rPr>
          <w:bCs/>
        </w:rPr>
        <w:t xml:space="preserve"> вопросам функционирования инспекции, </w:t>
      </w:r>
      <w:r w:rsidR="00AB2D50" w:rsidRPr="0036530C">
        <w:rPr>
          <w:bCs/>
        </w:rPr>
        <w:t>по результатам</w:t>
      </w:r>
      <w:r w:rsidRPr="0036530C">
        <w:rPr>
          <w:bCs/>
        </w:rPr>
        <w:t xml:space="preserve"> ее деятельности;</w:t>
      </w:r>
    </w:p>
    <w:p w:rsidR="00AA176A" w:rsidRPr="0036530C" w:rsidRDefault="00AA176A" w:rsidP="003B08E7">
      <w:pPr>
        <w:tabs>
          <w:tab w:val="num" w:pos="1080"/>
        </w:tabs>
        <w:suppressAutoHyphens/>
        <w:spacing w:line="240" w:lineRule="atLeast"/>
        <w:ind w:firstLine="851"/>
        <w:jc w:val="both"/>
      </w:pPr>
      <w:r w:rsidRPr="0036530C">
        <w:t xml:space="preserve">2) информирование (в том числе в письменной форме) налогоплательщиков о действующих налогах и сборах, законодательстве о налогах и </w:t>
      </w:r>
      <w:r w:rsidR="00AB2D50" w:rsidRPr="0036530C">
        <w:t>сборах,</w:t>
      </w:r>
      <w:r w:rsidRPr="0036530C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A176A" w:rsidRPr="0036530C" w:rsidRDefault="00AA176A" w:rsidP="003B08E7">
      <w:pPr>
        <w:tabs>
          <w:tab w:val="num" w:pos="1080"/>
        </w:tabs>
        <w:suppressAutoHyphens/>
        <w:spacing w:line="240" w:lineRule="atLeast"/>
        <w:ind w:firstLine="851"/>
        <w:jc w:val="both"/>
      </w:pPr>
      <w:r w:rsidRPr="0036530C">
        <w:t>3) иных услуг.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AB2D50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2D5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E3E62" w:rsidRPr="00AB2D50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D5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65D88" w:rsidRPr="005514B4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5514B4">
        <w:rPr>
          <w:rFonts w:ascii="Times New Roman" w:hAnsi="Times New Roman" w:cs="Times New Roman"/>
          <w:sz w:val="24"/>
          <w:szCs w:val="24"/>
        </w:rPr>
        <w:t>оценивается</w:t>
      </w:r>
      <w:r w:rsidRPr="0036530C">
        <w:rPr>
          <w:rFonts w:ascii="Times New Roman" w:hAnsi="Times New Roman" w:cs="Times New Roman"/>
          <w:sz w:val="24"/>
          <w:szCs w:val="24"/>
        </w:rPr>
        <w:t xml:space="preserve"> по следующим показателям </w:t>
      </w:r>
    </w:p>
    <w:p w:rsidR="00E574D3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>1)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574D3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>2) своевременности и оперативности выполнения поручений;</w:t>
      </w:r>
    </w:p>
    <w:p w:rsidR="00E574D3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>3)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574D3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>4)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574D3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>5)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74D3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>6)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3E62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 xml:space="preserve">        7) осознанию ответственности за последствия своих действий.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3A5AA7" w:rsidP="00AA176A">
      <w:pPr>
        <w:jc w:val="both"/>
      </w:pPr>
      <w:r w:rsidRPr="0036530C">
        <w:t xml:space="preserve">Начальник отдела </w:t>
      </w:r>
      <w:r w:rsidRPr="0036530C">
        <w:tab/>
      </w:r>
      <w:r w:rsidRPr="0036530C">
        <w:tab/>
      </w:r>
      <w:r w:rsidRPr="0036530C">
        <w:tab/>
      </w:r>
      <w:r w:rsidR="00AA176A" w:rsidRPr="0036530C">
        <w:tab/>
      </w:r>
      <w:r w:rsidR="00AA176A" w:rsidRPr="0036530C">
        <w:tab/>
        <w:t xml:space="preserve">                      </w:t>
      </w:r>
      <w:r w:rsidR="00664C23">
        <w:t xml:space="preserve">                         Ковалева Е.В</w:t>
      </w:r>
    </w:p>
    <w:p w:rsidR="00AA176A" w:rsidRPr="0036530C" w:rsidRDefault="00AA176A" w:rsidP="00AA176A">
      <w:pPr>
        <w:autoSpaceDE w:val="0"/>
        <w:autoSpaceDN w:val="0"/>
        <w:adjustRightInd w:val="0"/>
        <w:jc w:val="both"/>
      </w:pPr>
    </w:p>
    <w:p w:rsidR="00AA176A" w:rsidRPr="0036530C" w:rsidRDefault="00AA176A" w:rsidP="00AA176A">
      <w:pPr>
        <w:autoSpaceDE w:val="0"/>
        <w:autoSpaceDN w:val="0"/>
        <w:adjustRightInd w:val="0"/>
        <w:jc w:val="both"/>
      </w:pP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E34D66" w:rsidRPr="0036530C" w:rsidRDefault="00E34D66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5414DE" w:rsidRDefault="005414DE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711832" w:rsidRPr="0036530C" w:rsidRDefault="00711832"/>
    <w:sectPr w:rsidR="00711832" w:rsidRPr="0036530C" w:rsidSect="003B08E7">
      <w:headerReference w:type="default" r:id="rId33"/>
      <w:pgSz w:w="11906" w:h="16838"/>
      <w:pgMar w:top="567" w:right="567" w:bottom="567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868" w:rsidRDefault="00C31868" w:rsidP="00AA176A">
      <w:r>
        <w:separator/>
      </w:r>
    </w:p>
  </w:endnote>
  <w:endnote w:type="continuationSeparator" w:id="0">
    <w:p w:rsidR="00C31868" w:rsidRDefault="00C31868" w:rsidP="00AA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868" w:rsidRDefault="00C31868" w:rsidP="00AA176A">
      <w:r>
        <w:separator/>
      </w:r>
    </w:p>
  </w:footnote>
  <w:footnote w:type="continuationSeparator" w:id="0">
    <w:p w:rsidR="00C31868" w:rsidRDefault="00C31868" w:rsidP="00AA1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0376758"/>
      <w:docPartObj>
        <w:docPartGallery w:val="Page Numbers (Top of Page)"/>
        <w:docPartUnique/>
      </w:docPartObj>
    </w:sdtPr>
    <w:sdtEndPr/>
    <w:sdtContent>
      <w:p w:rsidR="00C31868" w:rsidRDefault="00C3186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187">
          <w:rPr>
            <w:noProof/>
          </w:rPr>
          <w:t>8</w:t>
        </w:r>
        <w:r>
          <w:fldChar w:fldCharType="end"/>
        </w:r>
      </w:p>
    </w:sdtContent>
  </w:sdt>
  <w:p w:rsidR="00C31868" w:rsidRDefault="00C318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AC77C2"/>
    <w:multiLevelType w:val="hybridMultilevel"/>
    <w:tmpl w:val="7406A3B4"/>
    <w:lvl w:ilvl="0" w:tplc="DCC27C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62"/>
    <w:rsid w:val="000519DB"/>
    <w:rsid w:val="000773A5"/>
    <w:rsid w:val="00093778"/>
    <w:rsid w:val="00110458"/>
    <w:rsid w:val="00112835"/>
    <w:rsid w:val="00112946"/>
    <w:rsid w:val="00113B33"/>
    <w:rsid w:val="001444B7"/>
    <w:rsid w:val="001661EE"/>
    <w:rsid w:val="0016653C"/>
    <w:rsid w:val="001E1249"/>
    <w:rsid w:val="001E7662"/>
    <w:rsid w:val="001F7D16"/>
    <w:rsid w:val="002143B3"/>
    <w:rsid w:val="00214E92"/>
    <w:rsid w:val="002223CC"/>
    <w:rsid w:val="002472A4"/>
    <w:rsid w:val="002E3F2C"/>
    <w:rsid w:val="00306D79"/>
    <w:rsid w:val="0032296C"/>
    <w:rsid w:val="00335B52"/>
    <w:rsid w:val="0036530C"/>
    <w:rsid w:val="003A0A5A"/>
    <w:rsid w:val="003A5AA7"/>
    <w:rsid w:val="003B08E7"/>
    <w:rsid w:val="003B40AF"/>
    <w:rsid w:val="003B4CF8"/>
    <w:rsid w:val="00433BB7"/>
    <w:rsid w:val="004367F1"/>
    <w:rsid w:val="004547AF"/>
    <w:rsid w:val="004A3DCE"/>
    <w:rsid w:val="004B4B52"/>
    <w:rsid w:val="004B6C94"/>
    <w:rsid w:val="005414DE"/>
    <w:rsid w:val="00546D72"/>
    <w:rsid w:val="005514B4"/>
    <w:rsid w:val="00563DAD"/>
    <w:rsid w:val="00592D1A"/>
    <w:rsid w:val="005B169C"/>
    <w:rsid w:val="005D19F7"/>
    <w:rsid w:val="00646900"/>
    <w:rsid w:val="006564F6"/>
    <w:rsid w:val="00664C23"/>
    <w:rsid w:val="00684443"/>
    <w:rsid w:val="00690B5E"/>
    <w:rsid w:val="006B26F8"/>
    <w:rsid w:val="00711832"/>
    <w:rsid w:val="00711A20"/>
    <w:rsid w:val="0071436A"/>
    <w:rsid w:val="00741371"/>
    <w:rsid w:val="00753DAB"/>
    <w:rsid w:val="00775CB5"/>
    <w:rsid w:val="007823E9"/>
    <w:rsid w:val="00786260"/>
    <w:rsid w:val="007B6223"/>
    <w:rsid w:val="00881397"/>
    <w:rsid w:val="0089396D"/>
    <w:rsid w:val="008C2D57"/>
    <w:rsid w:val="008D682F"/>
    <w:rsid w:val="008D714E"/>
    <w:rsid w:val="008F670E"/>
    <w:rsid w:val="008F6819"/>
    <w:rsid w:val="00907E37"/>
    <w:rsid w:val="00917230"/>
    <w:rsid w:val="009229EE"/>
    <w:rsid w:val="009559DA"/>
    <w:rsid w:val="00961BC6"/>
    <w:rsid w:val="00964187"/>
    <w:rsid w:val="009E7E0D"/>
    <w:rsid w:val="009F5F4A"/>
    <w:rsid w:val="00A04E8F"/>
    <w:rsid w:val="00A23E03"/>
    <w:rsid w:val="00A3589C"/>
    <w:rsid w:val="00AA176A"/>
    <w:rsid w:val="00AA7692"/>
    <w:rsid w:val="00AB2D50"/>
    <w:rsid w:val="00AB7D4E"/>
    <w:rsid w:val="00AE1E98"/>
    <w:rsid w:val="00AF06E0"/>
    <w:rsid w:val="00B1786B"/>
    <w:rsid w:val="00B2239F"/>
    <w:rsid w:val="00B46E55"/>
    <w:rsid w:val="00B51DF7"/>
    <w:rsid w:val="00B75780"/>
    <w:rsid w:val="00BE157D"/>
    <w:rsid w:val="00BE70E3"/>
    <w:rsid w:val="00C2701B"/>
    <w:rsid w:val="00C31868"/>
    <w:rsid w:val="00C4277C"/>
    <w:rsid w:val="00C9527A"/>
    <w:rsid w:val="00CE3E62"/>
    <w:rsid w:val="00D10E4B"/>
    <w:rsid w:val="00D214FE"/>
    <w:rsid w:val="00D4488A"/>
    <w:rsid w:val="00D55966"/>
    <w:rsid w:val="00D65D88"/>
    <w:rsid w:val="00DE5FE6"/>
    <w:rsid w:val="00DF4945"/>
    <w:rsid w:val="00E0684E"/>
    <w:rsid w:val="00E24B68"/>
    <w:rsid w:val="00E34D66"/>
    <w:rsid w:val="00E4036E"/>
    <w:rsid w:val="00E47E05"/>
    <w:rsid w:val="00E5649C"/>
    <w:rsid w:val="00E574D3"/>
    <w:rsid w:val="00E96FFB"/>
    <w:rsid w:val="00EC6161"/>
    <w:rsid w:val="00ED04D9"/>
    <w:rsid w:val="00EE2C46"/>
    <w:rsid w:val="00F05AD4"/>
    <w:rsid w:val="00F153F2"/>
    <w:rsid w:val="00F45052"/>
    <w:rsid w:val="00F575F7"/>
    <w:rsid w:val="00F6320E"/>
    <w:rsid w:val="00FA1875"/>
    <w:rsid w:val="00FA2482"/>
    <w:rsid w:val="00FC4B14"/>
    <w:rsid w:val="00FC5E9F"/>
    <w:rsid w:val="00F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A3EDD0-FB59-4055-9DCE-A184DAA9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3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3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692"/>
  </w:style>
  <w:style w:type="paragraph" w:styleId="a5">
    <w:name w:val="Body Text"/>
    <w:basedOn w:val="a"/>
    <w:link w:val="a6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rsid w:val="00093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unhideWhenUsed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1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E5F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ahoma" w:eastAsia="Times New Roman" w:hAnsi="Tahoma" w:cs="Tahoma"/>
      <w:sz w:val="18"/>
      <w:szCs w:val="1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53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530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753DAB"/>
    <w:pPr>
      <w:ind w:left="720"/>
      <w:contextualSpacing/>
    </w:pPr>
  </w:style>
  <w:style w:type="paragraph" w:styleId="3">
    <w:name w:val="Body Text Indent 3"/>
    <w:basedOn w:val="a"/>
    <w:link w:val="30"/>
    <w:rsid w:val="00FC5E9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C5E9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9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52CCE3B77F0DB2FEFCA8CD039D785BD1E72B89113DCBFF926458N3REB" TargetMode="External"/><Relationship Id="rId13" Type="http://schemas.openxmlformats.org/officeDocument/2006/relationships/hyperlink" Target="consultantplus://offline/ref=6193E7F92E77ABE44BFBECE0AD6A39CACB4D0A726AEC93DBE392281BE1Y4R5B" TargetMode="External"/><Relationship Id="rId18" Type="http://schemas.openxmlformats.org/officeDocument/2006/relationships/hyperlink" Target="consultantplus://offline/ref=6193E7F92E77ABE44BFBECE0AD6A39CACB4F0B756DE293DBE392281BE1Y4R5B" TargetMode="External"/><Relationship Id="rId26" Type="http://schemas.openxmlformats.org/officeDocument/2006/relationships/hyperlink" Target="consultantplus://offline/ref=AB2FFDE68E46C5A37D9C16F729A3A14D75BA2508304366A1DA10F38C19116A5BA063F6E7D4B5F99EMBX5A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193E7F92E77ABE44BFBECE0AD6A39CACB48037368E493DBE392281BE1Y4R5B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93E7F92E77ABE44BFBECE0AD6A39CACB4D0A7C6DE693DBE392281BE1Y4R5B" TargetMode="External"/><Relationship Id="rId17" Type="http://schemas.openxmlformats.org/officeDocument/2006/relationships/hyperlink" Target="consultantplus://offline/ref=6193E7F92E77ABE44BFBECE0AD6A39CACB4D0A7069E093DBE392281BE1Y4R5B" TargetMode="External"/><Relationship Id="rId25" Type="http://schemas.openxmlformats.org/officeDocument/2006/relationships/hyperlink" Target="consultantplus://offline/ref=68690EDDAC2F6E336CED14B791E763EBD1A23C21B8E5759192C210D2C5Z5R9B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193E7F92E77ABE44BFBECE0AD6A39CACB4F0A7468E293DBE392281BE1Y4R5B" TargetMode="External"/><Relationship Id="rId20" Type="http://schemas.openxmlformats.org/officeDocument/2006/relationships/hyperlink" Target="consultantplus://offline/ref=6193E7F92E77ABE44BFBECE0AD6A39CACB4F087569E093DBE392281BE1Y4R5B" TargetMode="External"/><Relationship Id="rId29" Type="http://schemas.openxmlformats.org/officeDocument/2006/relationships/hyperlink" Target="consultantplus://offline/ref=AB2FFDE68E46C5A37D9C16F729A3A14D75BA2508304366A1DA10F38C19116A5BA063F6E7D4B5F999MBXE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93E7F92E77ABE44BFBECE0AD6A39CACB4E087768E493DBE392281BE1Y4R5B" TargetMode="External"/><Relationship Id="rId24" Type="http://schemas.openxmlformats.org/officeDocument/2006/relationships/hyperlink" Target="consultantplus://offline/ref=68690EDDAC2F6E336CED14B791E763EBD1A23B21BDE2759192C210D2C5Z5R9B" TargetMode="External"/><Relationship Id="rId32" Type="http://schemas.openxmlformats.org/officeDocument/2006/relationships/hyperlink" Target="consultantplus://offline/ref=AB2FFDE68E46C5A37D9C16F729A3A14D75BA2508304366A1DA10F38C19116A5BA063F6E7D4B5F999MBX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93E7F92E77ABE44BFBECE0AD6A39CACB4F0A716EEC93DBE392281BE1Y4R5B" TargetMode="External"/><Relationship Id="rId23" Type="http://schemas.openxmlformats.org/officeDocument/2006/relationships/hyperlink" Target="consultantplus://offline/ref=68690EDDAC2F6E336CED14B791E763EBD1A23B26B9E2759192C210D2C5Z5R9B" TargetMode="External"/><Relationship Id="rId28" Type="http://schemas.openxmlformats.org/officeDocument/2006/relationships/hyperlink" Target="consultantplus://offline/ref=AB2FFDE68E46C5A37D9C16F729A3A14D75BA2508304366A1DA10F38C19116A5BA063F6E7D4B5F99BMBX3A" TargetMode="External"/><Relationship Id="rId10" Type="http://schemas.openxmlformats.org/officeDocument/2006/relationships/hyperlink" Target="consultantplus://offline/ref=6193E7F92E77ABE44BFBECE0AD6A39CACB4D0A7069E193DBE392281BE1Y4R5B" TargetMode="External"/><Relationship Id="rId19" Type="http://schemas.openxmlformats.org/officeDocument/2006/relationships/hyperlink" Target="consultantplus://offline/ref=6193E7F92E77ABE44BFBECE0AD6A39CAC84D02776EE293DBE392281BE1Y4R5B" TargetMode="External"/><Relationship Id="rId31" Type="http://schemas.openxmlformats.org/officeDocument/2006/relationships/hyperlink" Target="consultantplus://offline/ref=AB2FFDE68E46C5A37D9C16F729A3A14D7FB1210D304B3BABD249FF8E1E1E354CA72AFAE6D4B5FBM9X7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93E7F92E77ABE44BFBECE0AD6A39CACB4E0F7369E693DBE392281BE1Y4R5B" TargetMode="External"/><Relationship Id="rId14" Type="http://schemas.openxmlformats.org/officeDocument/2006/relationships/hyperlink" Target="consultantplus://offline/ref=6193E7F92E77ABE44BFBECE0AD6A39CAC8460F7D65E293DBE392281BE1Y4R5B" TargetMode="External"/><Relationship Id="rId22" Type="http://schemas.openxmlformats.org/officeDocument/2006/relationships/hyperlink" Target="consultantplus://offline/ref=6193E7F92E77ABE44BFBECE0AD6A39CAC84A03706FE693DBE392281BE1Y4R5B" TargetMode="External"/><Relationship Id="rId27" Type="http://schemas.openxmlformats.org/officeDocument/2006/relationships/hyperlink" Target="consultantplus://offline/ref=AB2FFDE68E46C5A37D9C16F729A3A14D75BA2508304366A1DA10F38C19116A5BA063F6E7D4B5F99CMBX4A" TargetMode="External"/><Relationship Id="rId30" Type="http://schemas.openxmlformats.org/officeDocument/2006/relationships/hyperlink" Target="consultantplus://offline/ref=AB2FFDE68E46C5A37D9C16F729A3A14D75BF2C0A3C4066A1DA10F38C19116A5BA063F6E7D4B5F89CMBX1A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FAF28-8AD1-476C-A7C2-58A86121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5F888C34</Template>
  <TotalTime>38</TotalTime>
  <Pages>8</Pages>
  <Words>3943</Words>
  <Characters>22480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Александровна Теличко</dc:creator>
  <cp:lastModifiedBy>Митькова Наталья Валерьевна</cp:lastModifiedBy>
  <cp:revision>19</cp:revision>
  <cp:lastPrinted>2017-12-07T23:26:00Z</cp:lastPrinted>
  <dcterms:created xsi:type="dcterms:W3CDTF">2018-01-25T00:34:00Z</dcterms:created>
  <dcterms:modified xsi:type="dcterms:W3CDTF">2018-01-25T02:19:00Z</dcterms:modified>
</cp:coreProperties>
</file>